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ook w:val="0000" w:firstRow="0" w:lastRow="0" w:firstColumn="0" w:lastColumn="0" w:noHBand="0" w:noVBand="0"/>
      </w:tblPr>
      <w:tblGrid>
        <w:gridCol w:w="3060"/>
        <w:gridCol w:w="7020"/>
      </w:tblGrid>
      <w:tr w:rsidR="007431E1" w:rsidTr="00052F7C">
        <w:trPr>
          <w:trHeight w:val="90"/>
        </w:trPr>
        <w:tc>
          <w:tcPr>
            <w:tcW w:w="3060" w:type="dxa"/>
          </w:tcPr>
          <w:p w:rsidR="007431E1" w:rsidRDefault="007431E1" w:rsidP="0062399E">
            <w:pPr>
              <w:pStyle w:val="DACUMPanel"/>
              <w:spacing w:before="0"/>
            </w:pPr>
          </w:p>
        </w:tc>
        <w:tc>
          <w:tcPr>
            <w:tcW w:w="7020" w:type="dxa"/>
          </w:tcPr>
          <w:p w:rsidR="007431E1" w:rsidRDefault="007431E1" w:rsidP="0062399E">
            <w:pPr>
              <w:pStyle w:val="DACUMTitle"/>
              <w:spacing w:before="0"/>
              <w:jc w:val="left"/>
            </w:pPr>
          </w:p>
        </w:tc>
      </w:tr>
      <w:tr w:rsidR="007431E1" w:rsidTr="00052F7C">
        <w:trPr>
          <w:trHeight w:val="63"/>
        </w:trPr>
        <w:tc>
          <w:tcPr>
            <w:tcW w:w="3060" w:type="dxa"/>
            <w:tcBorders>
              <w:right w:val="thinThickThinMediumGap" w:sz="24" w:space="0" w:color="auto"/>
            </w:tcBorders>
          </w:tcPr>
          <w:p w:rsidR="007431E1" w:rsidRDefault="002207B8" w:rsidP="00801B3C">
            <w:pPr>
              <w:pStyle w:val="DACUMPanel"/>
              <w:spacing w:before="0" w:after="0"/>
            </w:pPr>
            <w:r>
              <w:t>D</w:t>
            </w:r>
            <w:r w:rsidR="007431E1">
              <w:t>ACUM Panel</w:t>
            </w:r>
          </w:p>
          <w:p w:rsidR="0038591E" w:rsidRPr="00801B3C" w:rsidRDefault="0038591E" w:rsidP="00801B3C">
            <w:pPr>
              <w:rPr>
                <w:sz w:val="1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77"/>
            </w:tblGrid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Mr. Arshad Ali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Academia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Syed Yousaf Ali Shah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Academia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Mr.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Arshad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Baig</w:t>
                  </w:r>
                  <w:proofErr w:type="spellEnd"/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Trade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Mr. Asif Shabbir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Trade expert</w:t>
                  </w:r>
                  <w:r w:rsidR="002E1D3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Mr.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Didar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Ali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Trade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Muhammad Tahir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Academia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Mr.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Abbas Khan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Academia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Mr.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Muzaffar Ali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Assistant Director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NAVTTC,Islamabad</w:t>
                  </w:r>
                  <w:proofErr w:type="spellEnd"/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Mr. </w:t>
                  </w:r>
                  <w:proofErr w:type="spellStart"/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ohaib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Fida</w:t>
                  </w:r>
                  <w:proofErr w:type="spellEnd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KhanTanoli</w:t>
                  </w:r>
                  <w:proofErr w:type="spellEnd"/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GIZ Peshawar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Muhammad Asif</w:t>
                  </w:r>
                </w:p>
                <w:p w:rsidR="00232C53" w:rsidRPr="007F247A" w:rsidRDefault="00232C53" w:rsidP="004063E1">
                  <w:pPr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Trade expert</w:t>
                  </w:r>
                </w:p>
              </w:tc>
            </w:tr>
            <w:tr w:rsidR="00052F7C" w:rsidRPr="007F247A" w:rsidTr="00232C53">
              <w:tc>
                <w:tcPr>
                  <w:tcW w:w="1597" w:type="dxa"/>
                </w:tcPr>
                <w:p w:rsidR="00052F7C" w:rsidRDefault="00052F7C" w:rsidP="004063E1">
                  <w:pPr>
                    <w:pStyle w:val="Nameoffacilitator"/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F247A">
                    <w:rPr>
                      <w:rFonts w:ascii="Arial" w:hAnsi="Arial" w:cs="Arial"/>
                      <w:b/>
                      <w:sz w:val="18"/>
                      <w:szCs w:val="18"/>
                    </w:rPr>
                    <w:t>Engr. Abdul Maqsood</w:t>
                  </w:r>
                </w:p>
                <w:p w:rsidR="002E1D30" w:rsidRPr="007F247A" w:rsidRDefault="002E1D30" w:rsidP="004063E1">
                  <w:pPr>
                    <w:pStyle w:val="Nameoffacilitator"/>
                    <w:spacing w:line="276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DACUM Facilitator</w:t>
                  </w:r>
                </w:p>
              </w:tc>
            </w:tr>
          </w:tbl>
          <w:p w:rsidR="007431E1" w:rsidRDefault="007431E1" w:rsidP="00801B3C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</w:tcBorders>
          </w:tcPr>
          <w:p w:rsidR="007431E1" w:rsidRDefault="007431E1" w:rsidP="0062399E">
            <w:pPr>
              <w:pStyle w:val="DACUMTitle"/>
              <w:spacing w:before="0"/>
            </w:pPr>
            <w:r>
              <w:t>DACUM Job Analysis</w:t>
            </w:r>
          </w:p>
          <w:p w:rsidR="007431E1" w:rsidRDefault="007431E1" w:rsidP="0062399E">
            <w:pPr>
              <w:pStyle w:val="DACUMTitle"/>
              <w:spacing w:before="0"/>
            </w:pPr>
            <w:r>
              <w:t>of</w:t>
            </w:r>
          </w:p>
          <w:p w:rsidR="00D43FBE" w:rsidRDefault="00D43FBE" w:rsidP="00D43FBE">
            <w:pPr>
              <w:pStyle w:val="DACUMTitle"/>
              <w:spacing w:before="0"/>
            </w:pPr>
            <w:r>
              <w:t>“</w:t>
            </w:r>
            <w:r w:rsidR="00801B3C">
              <w:t xml:space="preserve">National Vocational Qualifications Level-2 to 4 </w:t>
            </w:r>
            <w:r w:rsidR="00304E9C">
              <w:t>Cabinet Maker</w:t>
            </w:r>
            <w:r>
              <w:t>”</w:t>
            </w: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7431E1" w:rsidRDefault="00304E9C" w:rsidP="0062399E">
            <w:pPr>
              <w:pStyle w:val="DacumDate"/>
              <w:spacing w:before="0" w:after="0"/>
            </w:pPr>
            <w:r>
              <w:t>September 24</w:t>
            </w:r>
            <w:r w:rsidR="0002688C">
              <w:t>-</w:t>
            </w:r>
            <w:r>
              <w:t>28</w:t>
            </w:r>
            <w:r w:rsidR="00502EF1">
              <w:t>, 201</w:t>
            </w:r>
            <w:r w:rsidR="00A900C4">
              <w:t>8</w:t>
            </w:r>
          </w:p>
          <w:p w:rsidR="00502EF1" w:rsidRDefault="00304E9C" w:rsidP="0062399E">
            <w:pPr>
              <w:pStyle w:val="DacumDate"/>
              <w:spacing w:before="0" w:after="0"/>
            </w:pPr>
            <w:r>
              <w:t xml:space="preserve">GPI </w:t>
            </w:r>
            <w:proofErr w:type="spellStart"/>
            <w:r>
              <w:t>Mardan</w:t>
            </w:r>
            <w:proofErr w:type="spellEnd"/>
            <w:r>
              <w:t xml:space="preserve"> </w:t>
            </w:r>
            <w:r w:rsidR="0002688C">
              <w:t>,KPK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7431E1" w:rsidRDefault="007431E1" w:rsidP="0062399E">
            <w:pPr>
              <w:pStyle w:val="DacumDate"/>
              <w:spacing w:before="0"/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236E1D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31E1" w:rsidRDefault="00240CA3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:rsidR="00240CA3" w:rsidRDefault="00240CA3" w:rsidP="0062399E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801B3C" w:rsidRDefault="00801B3C" w:rsidP="0062399E">
            <w:pPr>
              <w:pStyle w:val="DacumDate"/>
              <w:spacing w:before="0"/>
            </w:pPr>
          </w:p>
        </w:tc>
      </w:tr>
    </w:tbl>
    <w:p w:rsidR="0072282A" w:rsidRPr="00E74B32" w:rsidRDefault="0072282A" w:rsidP="0062399E">
      <w:pPr>
        <w:pStyle w:val="DutyStyle"/>
        <w:spacing w:before="0"/>
        <w:jc w:val="center"/>
        <w:rPr>
          <w:sz w:val="24"/>
          <w:szCs w:val="24"/>
        </w:rPr>
      </w:pPr>
      <w:r w:rsidRPr="00E74B32">
        <w:rPr>
          <w:sz w:val="24"/>
          <w:szCs w:val="24"/>
        </w:rPr>
        <w:lastRenderedPageBreak/>
        <w:t>DUTIES &amp; TASKS</w:t>
      </w:r>
    </w:p>
    <w:p w:rsidR="0072282A" w:rsidRDefault="0072282A"/>
    <w:p w:rsidR="0072282A" w:rsidRDefault="0072282A" w:rsidP="00C07FB0">
      <w:pPr>
        <w:pStyle w:val="ListParagraph"/>
        <w:numPr>
          <w:ilvl w:val="0"/>
          <w:numId w:val="35"/>
        </w:numPr>
        <w:ind w:left="270" w:hanging="270"/>
        <w:rPr>
          <w:rFonts w:ascii="Arial" w:hAnsi="Arial" w:cs="Arial"/>
          <w:b/>
          <w:sz w:val="22"/>
          <w:szCs w:val="22"/>
        </w:rPr>
      </w:pPr>
      <w:r w:rsidRPr="0072282A">
        <w:rPr>
          <w:rFonts w:ascii="Arial" w:hAnsi="Arial" w:cs="Arial"/>
          <w:b/>
          <w:sz w:val="22"/>
          <w:szCs w:val="22"/>
        </w:rPr>
        <w:t xml:space="preserve">Maintain </w:t>
      </w:r>
      <w:r w:rsidR="00E04208">
        <w:rPr>
          <w:rFonts w:ascii="Arial" w:hAnsi="Arial" w:cs="Arial"/>
          <w:b/>
          <w:sz w:val="22"/>
          <w:szCs w:val="22"/>
        </w:rPr>
        <w:t>Safety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9"/>
        <w:gridCol w:w="1780"/>
        <w:gridCol w:w="1780"/>
        <w:gridCol w:w="1782"/>
        <w:gridCol w:w="1778"/>
        <w:gridCol w:w="1786"/>
      </w:tblGrid>
      <w:tr w:rsidR="0072282A" w:rsidTr="002E0996">
        <w:tc>
          <w:tcPr>
            <w:tcW w:w="1779" w:type="dxa"/>
          </w:tcPr>
          <w:p w:rsidR="0072282A" w:rsidRPr="00045147" w:rsidRDefault="0072282A" w:rsidP="002E0996">
            <w:pPr>
              <w:pStyle w:val="DutyStyle"/>
              <w:tabs>
                <w:tab w:val="clear" w:pos="288"/>
                <w:tab w:val="left" w:pos="90"/>
              </w:tabs>
              <w:ind w:left="90" w:hanging="90"/>
              <w:rPr>
                <w:sz w:val="18"/>
                <w:szCs w:val="18"/>
              </w:rPr>
            </w:pPr>
            <w:r w:rsidRPr="00045147">
              <w:rPr>
                <w:sz w:val="18"/>
                <w:szCs w:val="18"/>
              </w:rPr>
              <w:t xml:space="preserve">A1. </w:t>
            </w:r>
            <w:r w:rsidR="007E7719">
              <w:rPr>
                <w:b w:val="0"/>
                <w:sz w:val="18"/>
                <w:szCs w:val="18"/>
              </w:rPr>
              <w:t>Ensure</w:t>
            </w:r>
            <w:r w:rsidR="00E04208" w:rsidRPr="00045147">
              <w:rPr>
                <w:b w:val="0"/>
                <w:sz w:val="18"/>
                <w:szCs w:val="18"/>
              </w:rPr>
              <w:t xml:space="preserve"> Personal Safety</w:t>
            </w:r>
          </w:p>
        </w:tc>
        <w:tc>
          <w:tcPr>
            <w:tcW w:w="1780" w:type="dxa"/>
          </w:tcPr>
          <w:p w:rsidR="0072282A" w:rsidRPr="00045147" w:rsidRDefault="0072282A" w:rsidP="002E0996">
            <w:pPr>
              <w:pStyle w:val="DutyStyle"/>
              <w:rPr>
                <w:sz w:val="18"/>
                <w:szCs w:val="18"/>
              </w:rPr>
            </w:pPr>
            <w:r w:rsidRPr="00045147">
              <w:rPr>
                <w:sz w:val="18"/>
                <w:szCs w:val="18"/>
              </w:rPr>
              <w:t xml:space="preserve">A2. </w:t>
            </w:r>
            <w:r w:rsidR="007E7719">
              <w:rPr>
                <w:b w:val="0"/>
                <w:sz w:val="18"/>
                <w:szCs w:val="18"/>
              </w:rPr>
              <w:t>Ensure</w:t>
            </w:r>
            <w:r w:rsidR="002E0996" w:rsidRPr="002E0996">
              <w:rPr>
                <w:b w:val="0"/>
                <w:sz w:val="18"/>
                <w:szCs w:val="18"/>
              </w:rPr>
              <w:t xml:space="preserve"> Workplace Safety</w:t>
            </w:r>
          </w:p>
        </w:tc>
        <w:tc>
          <w:tcPr>
            <w:tcW w:w="1780" w:type="dxa"/>
          </w:tcPr>
          <w:p w:rsidR="0072282A" w:rsidRPr="00045147" w:rsidRDefault="0072282A" w:rsidP="002E0996">
            <w:pPr>
              <w:pStyle w:val="DutyStyle"/>
              <w:tabs>
                <w:tab w:val="clear" w:pos="288"/>
                <w:tab w:val="left" w:pos="221"/>
              </w:tabs>
              <w:ind w:left="131" w:hanging="131"/>
              <w:rPr>
                <w:sz w:val="18"/>
                <w:szCs w:val="18"/>
              </w:rPr>
            </w:pPr>
            <w:r w:rsidRPr="00045147">
              <w:rPr>
                <w:sz w:val="18"/>
                <w:szCs w:val="18"/>
              </w:rPr>
              <w:t xml:space="preserve">A3. </w:t>
            </w:r>
            <w:r w:rsidR="007E7719">
              <w:rPr>
                <w:b w:val="0"/>
                <w:sz w:val="18"/>
                <w:szCs w:val="18"/>
              </w:rPr>
              <w:t>Ensure</w:t>
            </w:r>
            <w:r w:rsidR="00FB337D">
              <w:rPr>
                <w:b w:val="0"/>
                <w:sz w:val="18"/>
                <w:szCs w:val="18"/>
              </w:rPr>
              <w:t xml:space="preserve"> safety of</w:t>
            </w:r>
            <w:r w:rsidR="00094589">
              <w:rPr>
                <w:b w:val="0"/>
                <w:sz w:val="18"/>
                <w:szCs w:val="18"/>
              </w:rPr>
              <w:t xml:space="preserve"> Tools and Equipment</w:t>
            </w:r>
            <w:r w:rsidR="002E0996" w:rsidRPr="002E0996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</w:tcPr>
          <w:p w:rsidR="0072282A" w:rsidRPr="00045147" w:rsidRDefault="0072282A" w:rsidP="002E0996">
            <w:pPr>
              <w:autoSpaceDE w:val="0"/>
              <w:autoSpaceDN w:val="0"/>
              <w:adjustRightInd w:val="0"/>
              <w:spacing w:before="120"/>
              <w:ind w:left="332" w:hanging="332"/>
              <w:rPr>
                <w:rFonts w:ascii="Arial" w:hAnsi="Arial" w:cs="Arial"/>
                <w:sz w:val="18"/>
                <w:szCs w:val="18"/>
              </w:rPr>
            </w:pPr>
            <w:r w:rsidRPr="00045147">
              <w:rPr>
                <w:rFonts w:ascii="Arial" w:hAnsi="Arial" w:cs="Arial"/>
                <w:b/>
                <w:sz w:val="18"/>
                <w:szCs w:val="18"/>
              </w:rPr>
              <w:t>A4.</w:t>
            </w:r>
            <w:r w:rsidR="00304E9C">
              <w:rPr>
                <w:rFonts w:ascii="Arial" w:hAnsi="Arial" w:cs="Arial"/>
                <w:sz w:val="18"/>
                <w:szCs w:val="18"/>
              </w:rPr>
              <w:t>Maintain First-A</w:t>
            </w:r>
            <w:r w:rsidR="00E04208" w:rsidRPr="00045147">
              <w:rPr>
                <w:rFonts w:ascii="Arial" w:hAnsi="Arial" w:cs="Arial"/>
                <w:sz w:val="18"/>
                <w:szCs w:val="18"/>
              </w:rPr>
              <w:t>id Box</w:t>
            </w:r>
          </w:p>
        </w:tc>
        <w:tc>
          <w:tcPr>
            <w:tcW w:w="1778" w:type="dxa"/>
            <w:vAlign w:val="center"/>
          </w:tcPr>
          <w:p w:rsidR="0072282A" w:rsidRPr="00045147" w:rsidRDefault="0072282A" w:rsidP="00621F82">
            <w:pPr>
              <w:autoSpaceDE w:val="0"/>
              <w:autoSpaceDN w:val="0"/>
              <w:adjustRightInd w:val="0"/>
              <w:spacing w:before="120" w:after="240"/>
              <w:rPr>
                <w:rFonts w:ascii="Arial" w:hAnsi="Arial" w:cs="Arial"/>
                <w:sz w:val="18"/>
                <w:szCs w:val="18"/>
              </w:rPr>
            </w:pPr>
            <w:r w:rsidRPr="00045147">
              <w:rPr>
                <w:rFonts w:ascii="Arial" w:hAnsi="Arial" w:cs="Arial"/>
                <w:b/>
                <w:sz w:val="18"/>
                <w:szCs w:val="18"/>
              </w:rPr>
              <w:t>A5</w:t>
            </w:r>
            <w:r w:rsidRPr="0004514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7E7719">
              <w:rPr>
                <w:rFonts w:ascii="Arial" w:hAnsi="Arial" w:cs="Arial"/>
                <w:sz w:val="18"/>
                <w:szCs w:val="18"/>
              </w:rPr>
              <w:t>Ensure</w:t>
            </w:r>
            <w:r w:rsidR="003E1D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1F82">
              <w:rPr>
                <w:rFonts w:ascii="Arial" w:hAnsi="Arial" w:cs="Arial"/>
                <w:sz w:val="18"/>
                <w:szCs w:val="18"/>
              </w:rPr>
              <w:t>Machines</w:t>
            </w:r>
            <w:r w:rsidR="002E0996" w:rsidRPr="002E0996">
              <w:rPr>
                <w:rFonts w:ascii="Arial" w:hAnsi="Arial" w:cs="Arial"/>
                <w:sz w:val="18"/>
                <w:szCs w:val="18"/>
              </w:rPr>
              <w:t xml:space="preserve"> Safety</w:t>
            </w:r>
          </w:p>
        </w:tc>
        <w:tc>
          <w:tcPr>
            <w:tcW w:w="1786" w:type="dxa"/>
          </w:tcPr>
          <w:p w:rsidR="0072282A" w:rsidRPr="00045147" w:rsidRDefault="0072282A" w:rsidP="002E0996">
            <w:pPr>
              <w:pStyle w:val="Taskstyle"/>
              <w:numPr>
                <w:ilvl w:val="0"/>
                <w:numId w:val="0"/>
              </w:numPr>
              <w:spacing w:before="120"/>
              <w:rPr>
                <w:szCs w:val="18"/>
              </w:rPr>
            </w:pPr>
            <w:r w:rsidRPr="00045147">
              <w:rPr>
                <w:b/>
                <w:szCs w:val="18"/>
              </w:rPr>
              <w:t>A6</w:t>
            </w:r>
            <w:r w:rsidRPr="00045147">
              <w:rPr>
                <w:szCs w:val="18"/>
              </w:rPr>
              <w:t>.</w:t>
            </w:r>
            <w:r w:rsidR="00E04208" w:rsidRPr="00045147">
              <w:rPr>
                <w:szCs w:val="18"/>
              </w:rPr>
              <w:t xml:space="preserve"> Int</w:t>
            </w:r>
            <w:r w:rsidR="00210429">
              <w:rPr>
                <w:szCs w:val="18"/>
              </w:rPr>
              <w:t>erpret Environmental Regulation</w:t>
            </w:r>
          </w:p>
        </w:tc>
      </w:tr>
    </w:tbl>
    <w:p w:rsidR="00AB22F3" w:rsidRDefault="00AB22F3" w:rsidP="00E04208">
      <w:pPr>
        <w:rPr>
          <w:rFonts w:ascii="Arial" w:hAnsi="Arial" w:cs="Arial"/>
          <w:b/>
          <w:sz w:val="22"/>
          <w:szCs w:val="22"/>
        </w:rPr>
      </w:pPr>
    </w:p>
    <w:p w:rsidR="00EF1C0E" w:rsidRPr="00E04208" w:rsidRDefault="00E04208" w:rsidP="00E0420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B. </w:t>
      </w:r>
      <w:r w:rsidR="006C5B2A">
        <w:rPr>
          <w:rFonts w:ascii="Arial" w:hAnsi="Arial" w:cs="Arial"/>
          <w:b/>
          <w:bCs/>
          <w:sz w:val="22"/>
          <w:szCs w:val="22"/>
        </w:rPr>
        <w:t xml:space="preserve">Maintain Tools &amp; </w:t>
      </w:r>
      <w:r w:rsidR="002744A0">
        <w:rPr>
          <w:rFonts w:ascii="Arial" w:hAnsi="Arial" w:cs="Arial"/>
          <w:b/>
          <w:bCs/>
          <w:sz w:val="22"/>
          <w:szCs w:val="22"/>
        </w:rPr>
        <w:t>Equipment’s</w:t>
      </w:r>
    </w:p>
    <w:tbl>
      <w:tblPr>
        <w:tblStyle w:val="TableGrid"/>
        <w:tblW w:w="7162" w:type="dxa"/>
        <w:tblLook w:val="04A0" w:firstRow="1" w:lastRow="0" w:firstColumn="1" w:lastColumn="0" w:noHBand="0" w:noVBand="1"/>
      </w:tblPr>
      <w:tblGrid>
        <w:gridCol w:w="1178"/>
        <w:gridCol w:w="1200"/>
        <w:gridCol w:w="1235"/>
        <w:gridCol w:w="1145"/>
        <w:gridCol w:w="1239"/>
        <w:gridCol w:w="1165"/>
      </w:tblGrid>
      <w:tr w:rsidR="009F5635" w:rsidTr="009F5635">
        <w:trPr>
          <w:trHeight w:val="10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Default="009F5635" w:rsidP="00013726">
            <w:pPr>
              <w:pStyle w:val="Taskstyle"/>
              <w:numPr>
                <w:ilvl w:val="0"/>
                <w:numId w:val="39"/>
              </w:numPr>
              <w:ind w:left="0" w:firstLine="0"/>
            </w:pPr>
            <w:r>
              <w:t>Arrange tool and equipment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Default="009F5635" w:rsidP="00013726">
            <w:pPr>
              <w:pStyle w:val="Taskstyle"/>
              <w:numPr>
                <w:ilvl w:val="0"/>
                <w:numId w:val="39"/>
              </w:numPr>
              <w:ind w:left="0" w:firstLine="0"/>
            </w:pPr>
            <w:r>
              <w:t>Maintain Tools cabinet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Default="009F5635" w:rsidP="00621F82">
            <w:pPr>
              <w:pStyle w:val="Taskstyle"/>
              <w:numPr>
                <w:ilvl w:val="0"/>
                <w:numId w:val="39"/>
              </w:numPr>
              <w:ind w:left="0" w:firstLine="0"/>
            </w:pPr>
            <w:r>
              <w:t>Calibrate measuring tools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Default="00FB337D" w:rsidP="00FB337D">
            <w:pPr>
              <w:pStyle w:val="Taskstyle"/>
              <w:numPr>
                <w:ilvl w:val="0"/>
                <w:numId w:val="39"/>
              </w:numPr>
              <w:ind w:left="0" w:firstLine="0"/>
            </w:pPr>
            <w:r>
              <w:t>Prepare tools for Job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Pr="00F92984" w:rsidRDefault="00FB337D" w:rsidP="00FB337D">
            <w:pPr>
              <w:pStyle w:val="Taskstyle"/>
              <w:numPr>
                <w:ilvl w:val="0"/>
                <w:numId w:val="39"/>
              </w:numPr>
              <w:ind w:left="0" w:firstLine="0"/>
            </w:pPr>
            <w:r>
              <w:t xml:space="preserve">Perform </w:t>
            </w:r>
            <w:r w:rsidR="009F5635">
              <w:t>Clean</w:t>
            </w:r>
            <w:r>
              <w:t xml:space="preserve">ing of </w:t>
            </w:r>
            <w:r w:rsidR="009F5635">
              <w:t xml:space="preserve"> tools /</w:t>
            </w:r>
            <w:r w:rsidR="002744A0">
              <w:t>equipment’s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35" w:rsidRDefault="009F5635" w:rsidP="00621F82">
            <w:pPr>
              <w:pStyle w:val="Taskstyle"/>
              <w:numPr>
                <w:ilvl w:val="0"/>
                <w:numId w:val="39"/>
              </w:numPr>
              <w:ind w:left="0" w:firstLine="0"/>
            </w:pPr>
            <w:r w:rsidRPr="00F92984">
              <w:t>Manage Inventory of tools and equipment</w:t>
            </w:r>
          </w:p>
        </w:tc>
      </w:tr>
    </w:tbl>
    <w:p w:rsidR="00AB22F3" w:rsidRDefault="00AB22F3" w:rsidP="007E7336">
      <w:pPr>
        <w:spacing w:before="60"/>
        <w:rPr>
          <w:rFonts w:ascii="Arial" w:hAnsi="Arial" w:cs="Arial"/>
          <w:b/>
          <w:sz w:val="22"/>
          <w:szCs w:val="22"/>
        </w:rPr>
      </w:pPr>
    </w:p>
    <w:p w:rsidR="00BD5C49" w:rsidRDefault="00BD5C49" w:rsidP="00182AC2">
      <w:pPr>
        <w:rPr>
          <w:rFonts w:ascii="Arial" w:hAnsi="Arial" w:cs="Arial"/>
          <w:b/>
          <w:sz w:val="22"/>
          <w:szCs w:val="22"/>
        </w:rPr>
      </w:pPr>
      <w:r w:rsidRPr="0065009B">
        <w:rPr>
          <w:rFonts w:ascii="Arial" w:hAnsi="Arial" w:cs="Arial"/>
          <w:b/>
          <w:bCs/>
        </w:rPr>
        <w:t>C.</w:t>
      </w:r>
      <w:r>
        <w:rPr>
          <w:rFonts w:ascii="Arial" w:hAnsi="Arial" w:cs="Arial"/>
          <w:b/>
          <w:sz w:val="22"/>
          <w:szCs w:val="22"/>
        </w:rPr>
        <w:t xml:space="preserve"> Prepare Workplace</w:t>
      </w:r>
      <w:r w:rsidR="00FB337D">
        <w:rPr>
          <w:rFonts w:ascii="Arial" w:hAnsi="Arial" w:cs="Arial"/>
          <w:b/>
          <w:sz w:val="22"/>
          <w:szCs w:val="22"/>
        </w:rPr>
        <w:t>/ Housekeeping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8"/>
        <w:gridCol w:w="1364"/>
        <w:gridCol w:w="1507"/>
        <w:gridCol w:w="1393"/>
        <w:gridCol w:w="1465"/>
      </w:tblGrid>
      <w:tr w:rsidR="00454ABA" w:rsidTr="00454ABA">
        <w:tc>
          <w:tcPr>
            <w:tcW w:w="1508" w:type="dxa"/>
          </w:tcPr>
          <w:p w:rsidR="00454ABA" w:rsidRPr="00BE3DAB" w:rsidRDefault="00454ABA" w:rsidP="00D86A3C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/>
              <w:rPr>
                <w:b/>
              </w:rPr>
            </w:pPr>
            <w:r w:rsidRPr="00BE3DAB">
              <w:rPr>
                <w:b/>
              </w:rPr>
              <w:t>C1.</w:t>
            </w:r>
            <w:r>
              <w:t xml:space="preserve"> Arrange location for dumping logs</w:t>
            </w:r>
          </w:p>
        </w:tc>
        <w:tc>
          <w:tcPr>
            <w:tcW w:w="1364" w:type="dxa"/>
          </w:tcPr>
          <w:p w:rsidR="00454ABA" w:rsidRPr="00BE3DAB" w:rsidRDefault="00454ABA" w:rsidP="00E20426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  <w:rPr>
                <w:b/>
              </w:rPr>
            </w:pPr>
            <w:r>
              <w:rPr>
                <w:b/>
              </w:rPr>
              <w:t>C2</w:t>
            </w:r>
            <w:r w:rsidRPr="00BE3DAB">
              <w:rPr>
                <w:b/>
              </w:rPr>
              <w:t xml:space="preserve">. </w:t>
            </w:r>
            <w:r>
              <w:t>Dump  logs</w:t>
            </w:r>
          </w:p>
        </w:tc>
        <w:tc>
          <w:tcPr>
            <w:tcW w:w="1507" w:type="dxa"/>
          </w:tcPr>
          <w:p w:rsidR="00454ABA" w:rsidRPr="00E20426" w:rsidRDefault="00454ABA" w:rsidP="00E20426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</w:pPr>
            <w:r>
              <w:rPr>
                <w:b/>
              </w:rPr>
              <w:t>C3.</w:t>
            </w:r>
            <w:r>
              <w:t xml:space="preserve"> Ensure clear passage</w:t>
            </w:r>
          </w:p>
        </w:tc>
        <w:tc>
          <w:tcPr>
            <w:tcW w:w="1393" w:type="dxa"/>
          </w:tcPr>
          <w:p w:rsidR="00454ABA" w:rsidRPr="00BE3DAB" w:rsidRDefault="00454ABA" w:rsidP="00E20426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  <w:rPr>
                <w:b/>
              </w:rPr>
            </w:pPr>
            <w:r w:rsidRPr="00BE3DAB">
              <w:rPr>
                <w:b/>
              </w:rPr>
              <w:t xml:space="preserve">C4. </w:t>
            </w:r>
            <w:r>
              <w:t>Ensure safe Storing of allied materials</w:t>
            </w:r>
          </w:p>
          <w:p w:rsidR="00454ABA" w:rsidRPr="00BE3DAB" w:rsidRDefault="00454ABA" w:rsidP="006A1A84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  <w:rPr>
                <w:b/>
              </w:rPr>
            </w:pPr>
          </w:p>
        </w:tc>
        <w:tc>
          <w:tcPr>
            <w:tcW w:w="1465" w:type="dxa"/>
          </w:tcPr>
          <w:p w:rsidR="00454ABA" w:rsidRDefault="00454ABA" w:rsidP="00E20426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  <w:rPr>
                <w:b/>
              </w:rPr>
            </w:pPr>
            <w:r>
              <w:rPr>
                <w:b/>
              </w:rPr>
              <w:t xml:space="preserve">C5 </w:t>
            </w:r>
            <w:r w:rsidRPr="00EA55AB">
              <w:t>Maintain Inventory</w:t>
            </w:r>
          </w:p>
          <w:p w:rsidR="00454ABA" w:rsidRPr="0038171A" w:rsidRDefault="00454ABA" w:rsidP="00E20426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</w:pPr>
          </w:p>
        </w:tc>
      </w:tr>
    </w:tbl>
    <w:p w:rsidR="000637E3" w:rsidRDefault="000637E3" w:rsidP="00460C4B">
      <w:pPr>
        <w:spacing w:before="60"/>
        <w:rPr>
          <w:rFonts w:ascii="Arial" w:hAnsi="Arial" w:cs="Arial"/>
          <w:b/>
          <w:sz w:val="22"/>
          <w:szCs w:val="22"/>
        </w:rPr>
      </w:pPr>
    </w:p>
    <w:p w:rsidR="00754EC9" w:rsidRPr="00BF7E69" w:rsidRDefault="002744A0" w:rsidP="00754EC9">
      <w:pPr>
        <w:spacing w:before="60"/>
        <w:rPr>
          <w:rFonts w:ascii="Arial" w:hAnsi="Arial" w:cs="Arial"/>
          <w:b/>
          <w:color w:val="C0504D" w:themeColor="accent2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754EC9">
        <w:rPr>
          <w:rFonts w:ascii="Arial" w:hAnsi="Arial" w:cs="Arial"/>
          <w:b/>
          <w:sz w:val="22"/>
          <w:szCs w:val="22"/>
        </w:rPr>
        <w:t xml:space="preserve">. </w:t>
      </w:r>
      <w:r w:rsidR="00754EC9" w:rsidRPr="007A34F7">
        <w:rPr>
          <w:rFonts w:ascii="Arial" w:hAnsi="Arial" w:cs="Arial"/>
          <w:b/>
          <w:sz w:val="22"/>
          <w:szCs w:val="22"/>
        </w:rPr>
        <w:t>Interpret Basic Drawing &amp;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511"/>
        <w:gridCol w:w="1357"/>
        <w:gridCol w:w="1350"/>
        <w:gridCol w:w="1350"/>
      </w:tblGrid>
      <w:tr w:rsidR="00754EC9" w:rsidRPr="00BF7E69" w:rsidTr="000F230C">
        <w:trPr>
          <w:trHeight w:val="764"/>
        </w:trPr>
        <w:tc>
          <w:tcPr>
            <w:tcW w:w="1307" w:type="dxa"/>
          </w:tcPr>
          <w:p w:rsidR="00754EC9" w:rsidRPr="00834A6C" w:rsidRDefault="00E36404" w:rsidP="000F230C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834A6C">
              <w:rPr>
                <w:rFonts w:ascii="Arial" w:hAnsi="Arial" w:cs="Arial"/>
                <w:sz w:val="18"/>
                <w:szCs w:val="18"/>
              </w:rPr>
              <w:t>1.Interpret drawing &amp; design</w:t>
            </w:r>
          </w:p>
        </w:tc>
        <w:tc>
          <w:tcPr>
            <w:tcW w:w="1307" w:type="dxa"/>
          </w:tcPr>
          <w:p w:rsidR="00754EC9" w:rsidRPr="00834A6C" w:rsidRDefault="00E36404" w:rsidP="00E36404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834A6C">
              <w:rPr>
                <w:rFonts w:ascii="Arial" w:hAnsi="Arial" w:cs="Arial"/>
                <w:sz w:val="18"/>
                <w:szCs w:val="18"/>
              </w:rPr>
              <w:t>2  Interpret Scale</w:t>
            </w:r>
          </w:p>
        </w:tc>
        <w:tc>
          <w:tcPr>
            <w:tcW w:w="1511" w:type="dxa"/>
          </w:tcPr>
          <w:p w:rsidR="00754EC9" w:rsidRPr="00834A6C" w:rsidRDefault="00E36404" w:rsidP="000F230C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834A6C">
              <w:rPr>
                <w:rFonts w:ascii="Arial" w:hAnsi="Arial" w:cs="Arial"/>
                <w:sz w:val="18"/>
                <w:szCs w:val="18"/>
              </w:rPr>
              <w:t>3. Interpret drawing symbols</w:t>
            </w:r>
          </w:p>
          <w:p w:rsidR="00754EC9" w:rsidRPr="00834A6C" w:rsidRDefault="00754EC9" w:rsidP="000F230C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7" w:type="dxa"/>
          </w:tcPr>
          <w:p w:rsidR="00754EC9" w:rsidRPr="00834A6C" w:rsidRDefault="00E36404" w:rsidP="000F230C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834A6C">
              <w:rPr>
                <w:rFonts w:ascii="Arial" w:hAnsi="Arial" w:cs="Arial"/>
                <w:sz w:val="18"/>
                <w:szCs w:val="18"/>
              </w:rPr>
              <w:t xml:space="preserve">4.  Take Measurement </w:t>
            </w:r>
          </w:p>
        </w:tc>
        <w:tc>
          <w:tcPr>
            <w:tcW w:w="1350" w:type="dxa"/>
          </w:tcPr>
          <w:p w:rsidR="00754EC9" w:rsidRPr="00834A6C" w:rsidRDefault="00E36404" w:rsidP="000F230C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834A6C">
              <w:rPr>
                <w:rFonts w:ascii="Arial" w:hAnsi="Arial" w:cs="Arial"/>
                <w:sz w:val="18"/>
                <w:szCs w:val="18"/>
              </w:rPr>
              <w:t>5. interpret hatching</w:t>
            </w:r>
          </w:p>
        </w:tc>
        <w:tc>
          <w:tcPr>
            <w:tcW w:w="1350" w:type="dxa"/>
          </w:tcPr>
          <w:p w:rsidR="00754EC9" w:rsidRPr="00BF7E69" w:rsidRDefault="00E36404" w:rsidP="000F230C">
            <w:pPr>
              <w:spacing w:before="60"/>
              <w:rPr>
                <w:rFonts w:ascii="Arial" w:hAnsi="Arial" w:cs="Arial"/>
                <w:color w:val="C0504D" w:themeColor="accent2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C</w:t>
            </w:r>
            <w:r w:rsidR="00754EC9" w:rsidRPr="007A34F7">
              <w:rPr>
                <w:rFonts w:ascii="Arial" w:hAnsi="Arial" w:cs="Arial"/>
                <w:sz w:val="18"/>
                <w:szCs w:val="18"/>
              </w:rPr>
              <w:t>6. Draw Multiview sketches</w:t>
            </w:r>
          </w:p>
        </w:tc>
      </w:tr>
    </w:tbl>
    <w:p w:rsidR="00754EC9" w:rsidRDefault="00754EC9" w:rsidP="00460C4B">
      <w:pPr>
        <w:spacing w:before="60"/>
        <w:rPr>
          <w:rFonts w:ascii="Arial" w:hAnsi="Arial" w:cs="Arial"/>
          <w:b/>
          <w:sz w:val="22"/>
          <w:szCs w:val="22"/>
        </w:rPr>
      </w:pPr>
    </w:p>
    <w:p w:rsidR="000637E3" w:rsidRDefault="00E36404" w:rsidP="000637E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D</w:t>
      </w:r>
      <w:r w:rsidR="000637E3" w:rsidRPr="0065009B">
        <w:rPr>
          <w:rFonts w:ascii="Arial" w:hAnsi="Arial" w:cs="Arial"/>
          <w:b/>
          <w:bCs/>
        </w:rPr>
        <w:t>.</w:t>
      </w:r>
      <w:r w:rsidR="000637E3">
        <w:rPr>
          <w:rFonts w:ascii="Arial" w:hAnsi="Arial" w:cs="Arial"/>
          <w:b/>
          <w:sz w:val="22"/>
          <w:szCs w:val="22"/>
        </w:rPr>
        <w:t xml:space="preserve"> </w:t>
      </w:r>
      <w:r w:rsidR="007246AC">
        <w:rPr>
          <w:rFonts w:ascii="Arial" w:hAnsi="Arial" w:cs="Arial"/>
          <w:b/>
          <w:sz w:val="22"/>
          <w:szCs w:val="22"/>
        </w:rPr>
        <w:t>Prepare Joints Manually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8"/>
        <w:gridCol w:w="1284"/>
        <w:gridCol w:w="1284"/>
        <w:gridCol w:w="1313"/>
        <w:gridCol w:w="1381"/>
        <w:gridCol w:w="1399"/>
        <w:gridCol w:w="1248"/>
        <w:gridCol w:w="1338"/>
      </w:tblGrid>
      <w:tr w:rsidR="0016214B" w:rsidTr="0016214B">
        <w:tc>
          <w:tcPr>
            <w:tcW w:w="1438" w:type="dxa"/>
          </w:tcPr>
          <w:p w:rsidR="0016214B" w:rsidRPr="00BE3DAB" w:rsidRDefault="0016214B" w:rsidP="00E36404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/>
              <w:rPr>
                <w:b/>
              </w:rPr>
            </w:pPr>
            <w:r>
              <w:rPr>
                <w:b/>
              </w:rPr>
              <w:t>D</w:t>
            </w:r>
            <w:r w:rsidRPr="00BE3DAB">
              <w:rPr>
                <w:b/>
              </w:rPr>
              <w:t>1.</w:t>
            </w:r>
            <w:r>
              <w:t xml:space="preserve"> </w:t>
            </w:r>
            <w:r w:rsidRPr="007A34F7">
              <w:rPr>
                <w:rFonts w:eastAsia="Calibri"/>
                <w:b/>
                <w:szCs w:val="18"/>
              </w:rPr>
              <w:t>Perform Ripping</w:t>
            </w:r>
          </w:p>
        </w:tc>
        <w:tc>
          <w:tcPr>
            <w:tcW w:w="1284" w:type="dxa"/>
          </w:tcPr>
          <w:p w:rsidR="0016214B" w:rsidRPr="00E20426" w:rsidRDefault="0016214B" w:rsidP="000F230C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</w:pPr>
            <w:r>
              <w:rPr>
                <w:b/>
              </w:rPr>
              <w:t xml:space="preserve">D2. Perform </w:t>
            </w:r>
            <w:r>
              <w:t>Cross Cutting</w:t>
            </w:r>
          </w:p>
        </w:tc>
        <w:tc>
          <w:tcPr>
            <w:tcW w:w="1284" w:type="dxa"/>
          </w:tcPr>
          <w:p w:rsidR="0016214B" w:rsidRPr="00BE3DAB" w:rsidRDefault="0016214B" w:rsidP="000F230C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  <w:rPr>
                <w:b/>
              </w:rPr>
            </w:pPr>
            <w:r>
              <w:rPr>
                <w:b/>
              </w:rPr>
              <w:t>D</w:t>
            </w:r>
            <w:r w:rsidRPr="00BE3DAB">
              <w:rPr>
                <w:b/>
              </w:rPr>
              <w:t xml:space="preserve">4. </w:t>
            </w:r>
            <w:r>
              <w:rPr>
                <w:b/>
              </w:rPr>
              <w:t xml:space="preserve">Perform </w:t>
            </w:r>
            <w:r>
              <w:t>Curve Cutting</w:t>
            </w:r>
          </w:p>
        </w:tc>
        <w:tc>
          <w:tcPr>
            <w:tcW w:w="1313" w:type="dxa"/>
          </w:tcPr>
          <w:p w:rsidR="0016214B" w:rsidRPr="007A34F7" w:rsidRDefault="0016214B" w:rsidP="00E36404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120"/>
              </w:tabs>
              <w:ind w:left="120" w:hanging="120"/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 xml:space="preserve">D4. </w:t>
            </w:r>
            <w:r w:rsidRPr="007A34F7">
              <w:rPr>
                <w:rFonts w:eastAsia="Calibri"/>
                <w:b/>
                <w:szCs w:val="18"/>
              </w:rPr>
              <w:t>Perform Surface Plaining</w:t>
            </w:r>
          </w:p>
        </w:tc>
        <w:tc>
          <w:tcPr>
            <w:tcW w:w="1381" w:type="dxa"/>
          </w:tcPr>
          <w:p w:rsidR="0016214B" w:rsidRPr="007A34F7" w:rsidRDefault="0016214B" w:rsidP="001B79D2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 xml:space="preserve">D5 </w:t>
            </w:r>
            <w:r w:rsidRPr="007A34F7">
              <w:rPr>
                <w:rFonts w:eastAsia="Calibri"/>
                <w:b/>
                <w:szCs w:val="18"/>
              </w:rPr>
              <w:t>Perform Edge Plaining</w:t>
            </w:r>
          </w:p>
        </w:tc>
        <w:tc>
          <w:tcPr>
            <w:tcW w:w="1399" w:type="dxa"/>
          </w:tcPr>
          <w:p w:rsidR="0016214B" w:rsidRDefault="0016214B" w:rsidP="001B79D2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  <w:rPr>
                <w:b/>
              </w:rPr>
            </w:pPr>
            <w:r>
              <w:rPr>
                <w:b/>
              </w:rPr>
              <w:t>D6 Perform Thickness Plaining</w:t>
            </w:r>
          </w:p>
        </w:tc>
        <w:tc>
          <w:tcPr>
            <w:tcW w:w="1248" w:type="dxa"/>
          </w:tcPr>
          <w:p w:rsidR="0016214B" w:rsidRDefault="00855FEC" w:rsidP="00855FEC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  <w:rPr>
                <w:b/>
              </w:rPr>
            </w:pPr>
            <w:r>
              <w:rPr>
                <w:b/>
              </w:rPr>
              <w:t>D7 Make Joints</w:t>
            </w:r>
          </w:p>
        </w:tc>
        <w:tc>
          <w:tcPr>
            <w:tcW w:w="1338" w:type="dxa"/>
          </w:tcPr>
          <w:p w:rsidR="0016214B" w:rsidRDefault="0016214B" w:rsidP="0016214B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0"/>
              </w:tabs>
              <w:ind w:hanging="8"/>
              <w:rPr>
                <w:b/>
              </w:rPr>
            </w:pPr>
          </w:p>
        </w:tc>
      </w:tr>
    </w:tbl>
    <w:p w:rsidR="000637E3" w:rsidRDefault="000637E3" w:rsidP="00460C4B">
      <w:pPr>
        <w:spacing w:before="60"/>
        <w:rPr>
          <w:rFonts w:ascii="Arial" w:hAnsi="Arial" w:cs="Arial"/>
          <w:b/>
          <w:sz w:val="22"/>
          <w:szCs w:val="22"/>
        </w:rPr>
      </w:pPr>
    </w:p>
    <w:p w:rsidR="00FE6F7B" w:rsidRPr="00E53C0A" w:rsidRDefault="005A6260" w:rsidP="00FE6F7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FE6F7B" w:rsidRPr="00E53C0A">
        <w:rPr>
          <w:rFonts w:ascii="Arial" w:hAnsi="Arial" w:cs="Arial"/>
          <w:b/>
          <w:sz w:val="22"/>
          <w:szCs w:val="22"/>
        </w:rPr>
        <w:t xml:space="preserve">. </w:t>
      </w:r>
      <w:r w:rsidR="00EA55AB">
        <w:rPr>
          <w:rFonts w:ascii="Arial" w:hAnsi="Arial" w:cs="Arial"/>
          <w:b/>
          <w:bCs/>
        </w:rPr>
        <w:t xml:space="preserve">Perform </w:t>
      </w:r>
      <w:r w:rsidR="00023B89">
        <w:rPr>
          <w:rFonts w:ascii="Arial" w:hAnsi="Arial" w:cs="Arial"/>
          <w:b/>
          <w:bCs/>
        </w:rPr>
        <w:t xml:space="preserve">Wood </w:t>
      </w:r>
      <w:r w:rsidR="00EA55AB">
        <w:rPr>
          <w:rFonts w:ascii="Arial" w:hAnsi="Arial" w:cs="Arial"/>
          <w:b/>
          <w:bCs/>
        </w:rPr>
        <w:t>C</w:t>
      </w:r>
      <w:r w:rsidR="003F689A">
        <w:rPr>
          <w:rFonts w:ascii="Arial" w:hAnsi="Arial" w:cs="Arial"/>
          <w:b/>
          <w:bCs/>
        </w:rPr>
        <w:t>utting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9"/>
        <w:gridCol w:w="1512"/>
        <w:gridCol w:w="1541"/>
        <w:gridCol w:w="1572"/>
        <w:gridCol w:w="1543"/>
        <w:gridCol w:w="1492"/>
      </w:tblGrid>
      <w:tr w:rsidR="00A51DEA" w:rsidRPr="00E74887" w:rsidTr="00EF6984">
        <w:tc>
          <w:tcPr>
            <w:tcW w:w="1489" w:type="dxa"/>
          </w:tcPr>
          <w:p w:rsidR="00A51DEA" w:rsidRPr="00E74887" w:rsidRDefault="00A51DEA" w:rsidP="00713563">
            <w:pPr>
              <w:pStyle w:val="Taskstyle"/>
              <w:numPr>
                <w:ilvl w:val="0"/>
                <w:numId w:val="0"/>
              </w:numPr>
            </w:pPr>
            <w:r>
              <w:rPr>
                <w:b/>
              </w:rPr>
              <w:t>E</w:t>
            </w:r>
            <w:r w:rsidRPr="00EA55AB">
              <w:rPr>
                <w:b/>
              </w:rPr>
              <w:t>1</w:t>
            </w:r>
            <w:r>
              <w:t>.</w:t>
            </w:r>
            <w:r w:rsidRPr="00E74887">
              <w:t xml:space="preserve"> Load log for cutting </w:t>
            </w:r>
            <w:r>
              <w:t>(by crane/ manual)</w:t>
            </w:r>
          </w:p>
        </w:tc>
        <w:tc>
          <w:tcPr>
            <w:tcW w:w="1512" w:type="dxa"/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</w:t>
            </w:r>
            <w:r w:rsidRPr="00E74887">
              <w:t xml:space="preserve">2. </w:t>
            </w:r>
            <w:r>
              <w:t>Set machine for cutting log</w:t>
            </w:r>
          </w:p>
        </w:tc>
        <w:tc>
          <w:tcPr>
            <w:tcW w:w="1541" w:type="dxa"/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</w:t>
            </w:r>
            <w:r w:rsidRPr="00E74887">
              <w:t xml:space="preserve">3. </w:t>
            </w:r>
            <w:r>
              <w:t>Perform cutting with log band saw</w:t>
            </w:r>
          </w:p>
        </w:tc>
        <w:tc>
          <w:tcPr>
            <w:tcW w:w="1572" w:type="dxa"/>
            <w:tcBorders>
              <w:right w:val="single" w:sz="4" w:space="0" w:color="auto"/>
            </w:tcBorders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</w:t>
            </w:r>
            <w:r w:rsidRPr="00E74887">
              <w:t xml:space="preserve">4. </w:t>
            </w:r>
            <w:r>
              <w:t xml:space="preserve">Stack planks for Seasoning </w:t>
            </w: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E5 Perform Hand saw cutting</w:t>
            </w:r>
          </w:p>
        </w:tc>
        <w:tc>
          <w:tcPr>
            <w:tcW w:w="1492" w:type="dxa"/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E7. Perform Pattern Cutting on Band Saw</w:t>
            </w:r>
          </w:p>
        </w:tc>
      </w:tr>
      <w:tr w:rsidR="00A51DEA" w:rsidRPr="00E74887" w:rsidTr="00EF6984">
        <w:trPr>
          <w:gridAfter w:val="3"/>
          <w:wAfter w:w="4607" w:type="dxa"/>
          <w:trHeight w:val="557"/>
        </w:trPr>
        <w:tc>
          <w:tcPr>
            <w:tcW w:w="1489" w:type="dxa"/>
          </w:tcPr>
          <w:p w:rsidR="00A51DEA" w:rsidRPr="00E74887" w:rsidRDefault="00A51DEA" w:rsidP="004D5D1D">
            <w:pPr>
              <w:pStyle w:val="Taskstyle"/>
              <w:numPr>
                <w:ilvl w:val="0"/>
                <w:numId w:val="0"/>
              </w:numPr>
            </w:pPr>
            <w:r>
              <w:t>E6</w:t>
            </w:r>
            <w:r w:rsidRPr="00E74887">
              <w:t xml:space="preserve">. </w:t>
            </w:r>
            <w:r>
              <w:t>Perform cross cutting of seasoned planks</w:t>
            </w:r>
          </w:p>
        </w:tc>
        <w:tc>
          <w:tcPr>
            <w:tcW w:w="1512" w:type="dxa"/>
          </w:tcPr>
          <w:p w:rsidR="00A51DEA" w:rsidRPr="00E74887" w:rsidRDefault="00A51DEA" w:rsidP="000F230C">
            <w:pPr>
              <w:pStyle w:val="Taskstyle"/>
              <w:numPr>
                <w:ilvl w:val="0"/>
                <w:numId w:val="0"/>
              </w:numPr>
            </w:pPr>
            <w:r>
              <w:t>E8</w:t>
            </w:r>
            <w:r w:rsidRPr="00E74887">
              <w:t xml:space="preserve">. </w:t>
            </w:r>
            <w:r>
              <w:t>Perform ripping of planks</w:t>
            </w:r>
            <w:r w:rsidRPr="00E74887">
              <w:t xml:space="preserve"> </w:t>
            </w:r>
          </w:p>
        </w:tc>
        <w:tc>
          <w:tcPr>
            <w:tcW w:w="1541" w:type="dxa"/>
          </w:tcPr>
          <w:p w:rsidR="00A51DEA" w:rsidRPr="00E74887" w:rsidRDefault="00A51DEA" w:rsidP="000F230C">
            <w:pPr>
              <w:pStyle w:val="Taskstyle"/>
              <w:numPr>
                <w:ilvl w:val="0"/>
                <w:numId w:val="0"/>
              </w:numPr>
            </w:pPr>
            <w:r>
              <w:t>E9</w:t>
            </w:r>
            <w:r w:rsidRPr="00E74887">
              <w:t xml:space="preserve">. </w:t>
            </w:r>
            <w:r>
              <w:t>Perform board cutting</w:t>
            </w:r>
            <w:r w:rsidRPr="00E74887">
              <w:t xml:space="preserve"> </w:t>
            </w:r>
          </w:p>
        </w:tc>
      </w:tr>
    </w:tbl>
    <w:p w:rsidR="00AB22F3" w:rsidRDefault="00AB22F3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FE6F7B" w:rsidRPr="00AB4360" w:rsidRDefault="005A6260" w:rsidP="00FE6F7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F</w:t>
      </w:r>
      <w:r w:rsidR="00FE6F7B" w:rsidRPr="0065009B">
        <w:rPr>
          <w:rFonts w:ascii="Arial" w:hAnsi="Arial" w:cs="Arial"/>
          <w:b/>
          <w:bCs/>
        </w:rPr>
        <w:t>.</w:t>
      </w:r>
      <w:r w:rsidR="00C55E36">
        <w:rPr>
          <w:rFonts w:ascii="Arial" w:hAnsi="Arial" w:cs="Arial"/>
          <w:b/>
          <w:bCs/>
        </w:rPr>
        <w:t xml:space="preserve"> </w:t>
      </w:r>
      <w:r w:rsidR="00CA74BB">
        <w:rPr>
          <w:rFonts w:ascii="Arial" w:hAnsi="Arial" w:cs="Arial"/>
          <w:b/>
          <w:bCs/>
        </w:rPr>
        <w:t xml:space="preserve">Perform </w:t>
      </w:r>
      <w:r w:rsidR="00023B89">
        <w:rPr>
          <w:rFonts w:ascii="Arial" w:hAnsi="Arial" w:cs="Arial"/>
          <w:b/>
          <w:bCs/>
        </w:rPr>
        <w:t>Wood</w:t>
      </w:r>
      <w:r w:rsidR="000637E3">
        <w:rPr>
          <w:rFonts w:ascii="Arial" w:hAnsi="Arial" w:cs="Arial"/>
          <w:b/>
          <w:bCs/>
        </w:rPr>
        <w:t xml:space="preserve"> </w:t>
      </w:r>
      <w:r w:rsidR="00CA74BB">
        <w:rPr>
          <w:rFonts w:ascii="Arial" w:hAnsi="Arial" w:cs="Arial"/>
          <w:b/>
          <w:bCs/>
        </w:rPr>
        <w:t>Pla</w:t>
      </w:r>
      <w:r w:rsidR="008917BA">
        <w:rPr>
          <w:rFonts w:ascii="Arial" w:hAnsi="Arial" w:cs="Arial"/>
          <w:b/>
          <w:bCs/>
        </w:rPr>
        <w:t>i</w:t>
      </w:r>
      <w:r w:rsidR="000637E3">
        <w:rPr>
          <w:rFonts w:ascii="Arial" w:hAnsi="Arial" w:cs="Arial"/>
          <w:b/>
          <w:bCs/>
        </w:rPr>
        <w:t>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0"/>
        <w:gridCol w:w="1781"/>
        <w:gridCol w:w="1781"/>
        <w:gridCol w:w="1783"/>
        <w:gridCol w:w="1783"/>
      </w:tblGrid>
      <w:tr w:rsidR="00DF1BB3" w:rsidRPr="00E74887" w:rsidTr="00CD29EA">
        <w:tc>
          <w:tcPr>
            <w:tcW w:w="1780" w:type="dxa"/>
          </w:tcPr>
          <w:p w:rsidR="00DF1BB3" w:rsidRPr="00E74887" w:rsidRDefault="00B01AB7" w:rsidP="00CD29EA">
            <w:pPr>
              <w:pStyle w:val="Taskstyle"/>
              <w:numPr>
                <w:ilvl w:val="0"/>
                <w:numId w:val="0"/>
              </w:numPr>
            </w:pPr>
            <w:r>
              <w:t>F1.</w:t>
            </w:r>
            <w:r w:rsidR="00CD29EA">
              <w:t xml:space="preserve">Perform </w:t>
            </w:r>
            <w:r w:rsidR="00DF1BB3" w:rsidRPr="00E74887">
              <w:t>surface pla</w:t>
            </w:r>
            <w:r w:rsidR="008917BA">
              <w:t>i</w:t>
            </w:r>
            <w:r w:rsidR="00DF1BB3" w:rsidRPr="00E74887">
              <w:t xml:space="preserve">ning </w:t>
            </w:r>
          </w:p>
        </w:tc>
        <w:tc>
          <w:tcPr>
            <w:tcW w:w="1781" w:type="dxa"/>
          </w:tcPr>
          <w:p w:rsidR="00DF1BB3" w:rsidRPr="00E74887" w:rsidRDefault="00B01AB7" w:rsidP="00335888">
            <w:pPr>
              <w:pStyle w:val="Taskstyle"/>
              <w:numPr>
                <w:ilvl w:val="0"/>
                <w:numId w:val="0"/>
              </w:numPr>
            </w:pPr>
            <w:r>
              <w:t>F2</w:t>
            </w:r>
            <w:proofErr w:type="gramStart"/>
            <w:r>
              <w:t>.</w:t>
            </w:r>
            <w:r w:rsidR="00DF1BB3" w:rsidRPr="00E74887">
              <w:t>.</w:t>
            </w:r>
            <w:proofErr w:type="gramEnd"/>
            <w:r w:rsidR="00DF1BB3" w:rsidRPr="00E74887">
              <w:t xml:space="preserve"> </w:t>
            </w:r>
            <w:r w:rsidR="002A7B08">
              <w:t xml:space="preserve">Perform </w:t>
            </w:r>
            <w:r w:rsidR="00DF1BB3" w:rsidRPr="00E74887">
              <w:t>edge pla</w:t>
            </w:r>
            <w:r w:rsidR="008917BA">
              <w:t>i</w:t>
            </w:r>
            <w:r w:rsidR="00DF1BB3" w:rsidRPr="00E74887">
              <w:t>ning</w:t>
            </w:r>
            <w:r w:rsidR="0098294A">
              <w:t xml:space="preserve"> </w:t>
            </w:r>
          </w:p>
        </w:tc>
        <w:tc>
          <w:tcPr>
            <w:tcW w:w="1781" w:type="dxa"/>
          </w:tcPr>
          <w:p w:rsidR="00DF1BB3" w:rsidRPr="00E74887" w:rsidRDefault="00B01AB7" w:rsidP="00335888">
            <w:pPr>
              <w:pStyle w:val="Taskstyle"/>
              <w:numPr>
                <w:ilvl w:val="0"/>
                <w:numId w:val="0"/>
              </w:numPr>
            </w:pPr>
            <w:r>
              <w:t>F3</w:t>
            </w:r>
            <w:proofErr w:type="gramStart"/>
            <w:r>
              <w:t>.</w:t>
            </w:r>
            <w:r w:rsidR="00DF1BB3" w:rsidRPr="00E74887">
              <w:t>.</w:t>
            </w:r>
            <w:proofErr w:type="gramEnd"/>
            <w:r w:rsidR="00DF1BB3" w:rsidRPr="00E74887">
              <w:t xml:space="preserve"> </w:t>
            </w:r>
            <w:r w:rsidR="00CD29EA">
              <w:t xml:space="preserve">Perform  </w:t>
            </w:r>
            <w:r w:rsidR="00CD29EA" w:rsidRPr="00E74887">
              <w:t>pla</w:t>
            </w:r>
            <w:r w:rsidR="008917BA">
              <w:t>i</w:t>
            </w:r>
            <w:r w:rsidR="00CD29EA" w:rsidRPr="00E74887">
              <w:t>n</w:t>
            </w:r>
            <w:r w:rsidR="00CD29EA">
              <w:t>ing for desired thickness</w:t>
            </w:r>
          </w:p>
        </w:tc>
        <w:tc>
          <w:tcPr>
            <w:tcW w:w="1783" w:type="dxa"/>
          </w:tcPr>
          <w:p w:rsidR="00DF1BB3" w:rsidRPr="00E74887" w:rsidRDefault="00B01AB7" w:rsidP="00335888">
            <w:pPr>
              <w:pStyle w:val="Taskstyle"/>
              <w:numPr>
                <w:ilvl w:val="0"/>
                <w:numId w:val="0"/>
              </w:numPr>
            </w:pPr>
            <w:r>
              <w:t>F4.</w:t>
            </w:r>
            <w:r w:rsidR="00DF1BB3" w:rsidRPr="00E74887">
              <w:t xml:space="preserve"> </w:t>
            </w:r>
            <w:r w:rsidR="00CD29EA">
              <w:t xml:space="preserve">Perform  </w:t>
            </w:r>
            <w:r w:rsidR="00CD29EA" w:rsidRPr="00E74887">
              <w:t>pla</w:t>
            </w:r>
            <w:r w:rsidR="008917BA">
              <w:t>i</w:t>
            </w:r>
            <w:r w:rsidR="00CD29EA" w:rsidRPr="00E74887">
              <w:t>n</w:t>
            </w:r>
            <w:r w:rsidR="00CD29EA">
              <w:t>ing for desired widt</w:t>
            </w:r>
            <w:r w:rsidR="00E619BF">
              <w:t>h</w:t>
            </w:r>
          </w:p>
        </w:tc>
        <w:tc>
          <w:tcPr>
            <w:tcW w:w="1783" w:type="dxa"/>
          </w:tcPr>
          <w:p w:rsidR="00DF1BB3" w:rsidRPr="00E74887" w:rsidRDefault="00B01AB7" w:rsidP="00E0179C">
            <w:pPr>
              <w:pStyle w:val="Taskstyle"/>
              <w:numPr>
                <w:ilvl w:val="0"/>
                <w:numId w:val="0"/>
              </w:numPr>
            </w:pPr>
            <w:r>
              <w:t>F5.</w:t>
            </w:r>
            <w:r w:rsidR="00E0179C">
              <w:t xml:space="preserve"> C</w:t>
            </w:r>
            <w:r w:rsidR="00DF1BB3">
              <w:t xml:space="preserve">ut to size </w:t>
            </w:r>
            <w:r w:rsidR="00E0179C">
              <w:t>(</w:t>
            </w:r>
            <w:r w:rsidR="00DF1BB3" w:rsidRPr="00E74887">
              <w:t xml:space="preserve">cross cutting </w:t>
            </w:r>
            <w:r w:rsidR="00E0179C">
              <w:t>)</w:t>
            </w:r>
          </w:p>
        </w:tc>
      </w:tr>
    </w:tbl>
    <w:p w:rsidR="00BF7884" w:rsidRDefault="00BF7884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990B58" w:rsidRDefault="00A22621" w:rsidP="00F96D15">
      <w:pPr>
        <w:spacing w:before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G. </w:t>
      </w:r>
      <w:r w:rsidR="00F62AFA">
        <w:rPr>
          <w:rFonts w:ascii="Arial" w:hAnsi="Arial" w:cs="Arial"/>
          <w:b/>
          <w:sz w:val="22"/>
          <w:szCs w:val="22"/>
        </w:rPr>
        <w:t xml:space="preserve">Prepare </w:t>
      </w:r>
      <w:r>
        <w:rPr>
          <w:rFonts w:ascii="Arial" w:hAnsi="Arial" w:cs="Arial"/>
          <w:b/>
          <w:sz w:val="22"/>
          <w:szCs w:val="22"/>
        </w:rPr>
        <w:t>Job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2"/>
        <w:gridCol w:w="775"/>
        <w:gridCol w:w="1024"/>
        <w:gridCol w:w="1707"/>
        <w:gridCol w:w="1083"/>
        <w:gridCol w:w="1375"/>
        <w:gridCol w:w="945"/>
        <w:gridCol w:w="1036"/>
      </w:tblGrid>
      <w:tr w:rsidR="00CD29EA" w:rsidRPr="00F62AFA" w:rsidTr="007A34F7">
        <w:tc>
          <w:tcPr>
            <w:tcW w:w="1012" w:type="dxa"/>
          </w:tcPr>
          <w:p w:rsidR="00CD29EA" w:rsidRPr="007A34F7" w:rsidRDefault="00CD29EA" w:rsidP="007A34F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G1. Identify</w:t>
            </w:r>
            <w:r w:rsidRPr="007A34F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7A34F7">
              <w:rPr>
                <w:rFonts w:ascii="Arial" w:hAnsi="Arial" w:cs="Arial"/>
                <w:sz w:val="18"/>
                <w:szCs w:val="18"/>
              </w:rPr>
              <w:t>job</w:t>
            </w:r>
            <w:r w:rsidR="007A34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A34F7">
              <w:rPr>
                <w:rFonts w:ascii="Arial" w:hAnsi="Arial" w:cs="Arial"/>
                <w:sz w:val="18"/>
                <w:szCs w:val="18"/>
              </w:rPr>
              <w:t>as per drawing</w:t>
            </w:r>
          </w:p>
        </w:tc>
        <w:tc>
          <w:tcPr>
            <w:tcW w:w="775" w:type="dxa"/>
          </w:tcPr>
          <w:p w:rsidR="00CD29EA" w:rsidRPr="007A34F7" w:rsidRDefault="00CD29EA" w:rsidP="00104B99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G2. Make Joint</w:t>
            </w:r>
          </w:p>
        </w:tc>
        <w:tc>
          <w:tcPr>
            <w:tcW w:w="1024" w:type="dxa"/>
          </w:tcPr>
          <w:p w:rsidR="00CD29EA" w:rsidRPr="007A34F7" w:rsidRDefault="00CD29EA" w:rsidP="00104B99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G3. Perform Boring</w:t>
            </w:r>
          </w:p>
        </w:tc>
        <w:tc>
          <w:tcPr>
            <w:tcW w:w="1707" w:type="dxa"/>
          </w:tcPr>
          <w:p w:rsidR="00CD29EA" w:rsidRPr="007A34F7" w:rsidRDefault="00CD29EA" w:rsidP="00104B99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G4. Perform Profiling/</w:t>
            </w:r>
            <w:r w:rsidR="007A34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A34F7">
              <w:rPr>
                <w:rFonts w:ascii="Arial" w:hAnsi="Arial" w:cs="Arial"/>
                <w:sz w:val="18"/>
                <w:szCs w:val="18"/>
              </w:rPr>
              <w:t>shaping</w:t>
            </w:r>
          </w:p>
        </w:tc>
        <w:tc>
          <w:tcPr>
            <w:tcW w:w="1083" w:type="dxa"/>
          </w:tcPr>
          <w:p w:rsidR="00CD29EA" w:rsidRPr="007A34F7" w:rsidRDefault="00CD29EA" w:rsidP="00104B99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G5. Perform Wood Turning</w:t>
            </w:r>
            <w:r w:rsidR="00A66A92" w:rsidRPr="007A34F7">
              <w:rPr>
                <w:rFonts w:ascii="Arial" w:hAnsi="Arial" w:cs="Arial"/>
                <w:sz w:val="18"/>
                <w:szCs w:val="18"/>
              </w:rPr>
              <w:t xml:space="preserve"> on Lathe</w:t>
            </w:r>
          </w:p>
        </w:tc>
        <w:tc>
          <w:tcPr>
            <w:tcW w:w="1375" w:type="dxa"/>
          </w:tcPr>
          <w:p w:rsidR="00CD29EA" w:rsidRPr="007A34F7" w:rsidRDefault="00CD29EA" w:rsidP="00CD29EA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G6.Perform Lipping</w:t>
            </w:r>
          </w:p>
        </w:tc>
        <w:tc>
          <w:tcPr>
            <w:tcW w:w="945" w:type="dxa"/>
          </w:tcPr>
          <w:p w:rsidR="00CD29EA" w:rsidRPr="007A34F7" w:rsidRDefault="00CD29EA" w:rsidP="00CD29EA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G7. Perform Sanding</w:t>
            </w:r>
          </w:p>
        </w:tc>
        <w:tc>
          <w:tcPr>
            <w:tcW w:w="1036" w:type="dxa"/>
          </w:tcPr>
          <w:p w:rsidR="00CD29EA" w:rsidRPr="007A34F7" w:rsidRDefault="00CD29EA" w:rsidP="00CD29EA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sz w:val="18"/>
                <w:szCs w:val="18"/>
              </w:rPr>
              <w:t>G8. Install Hardware</w:t>
            </w:r>
          </w:p>
        </w:tc>
      </w:tr>
    </w:tbl>
    <w:p w:rsidR="00103D0C" w:rsidRDefault="00103D0C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8A2AB5" w:rsidRDefault="00A66A92" w:rsidP="00F96D15">
      <w:pPr>
        <w:spacing w:before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</w:t>
      </w:r>
      <w:r w:rsidR="00BE2AC8">
        <w:rPr>
          <w:rFonts w:ascii="Arial" w:hAnsi="Arial" w:cs="Arial"/>
          <w:b/>
          <w:sz w:val="22"/>
          <w:szCs w:val="22"/>
        </w:rPr>
        <w:t xml:space="preserve">. Assemble </w:t>
      </w:r>
      <w:r w:rsidR="004922A5">
        <w:rPr>
          <w:rFonts w:ascii="Arial" w:hAnsi="Arial" w:cs="Arial"/>
          <w:b/>
          <w:sz w:val="22"/>
          <w:szCs w:val="22"/>
        </w:rPr>
        <w:t>Job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7"/>
        <w:gridCol w:w="1564"/>
        <w:gridCol w:w="1638"/>
        <w:gridCol w:w="1613"/>
        <w:gridCol w:w="1500"/>
      </w:tblGrid>
      <w:tr w:rsidR="00CD4788" w:rsidTr="00CD4788">
        <w:tc>
          <w:tcPr>
            <w:tcW w:w="1507" w:type="dxa"/>
          </w:tcPr>
          <w:p w:rsidR="00CD4788" w:rsidRPr="007A34F7" w:rsidRDefault="00A66A92" w:rsidP="00F96D15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D4788" w:rsidRPr="007A34F7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 w:rsidR="00CD4788" w:rsidRPr="007A34F7">
              <w:rPr>
                <w:rFonts w:ascii="Arial" w:hAnsi="Arial" w:cs="Arial"/>
                <w:sz w:val="18"/>
                <w:szCs w:val="18"/>
              </w:rPr>
              <w:t>Arrange the clamps</w:t>
            </w:r>
          </w:p>
        </w:tc>
        <w:tc>
          <w:tcPr>
            <w:tcW w:w="1564" w:type="dxa"/>
          </w:tcPr>
          <w:p w:rsidR="00CD4788" w:rsidRPr="007A34F7" w:rsidRDefault="00A66A92" w:rsidP="00F96D1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D4788" w:rsidRPr="007A34F7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="00CD4788" w:rsidRPr="007A34F7">
              <w:rPr>
                <w:rFonts w:ascii="Arial" w:hAnsi="Arial" w:cs="Arial"/>
                <w:sz w:val="18"/>
                <w:szCs w:val="18"/>
              </w:rPr>
              <w:t>Perform Pre-assembly of job</w:t>
            </w:r>
          </w:p>
          <w:p w:rsidR="00CD4788" w:rsidRPr="007A34F7" w:rsidRDefault="00CD4788" w:rsidP="00F96D15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8" w:type="dxa"/>
          </w:tcPr>
          <w:p w:rsidR="00CD4788" w:rsidRPr="007A34F7" w:rsidRDefault="00A66A92" w:rsidP="00CD478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D4788" w:rsidRPr="007A34F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CD4788" w:rsidRPr="007A34F7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 </w:t>
            </w:r>
            <w:r w:rsidR="00CD4788" w:rsidRPr="007A34F7">
              <w:rPr>
                <w:rFonts w:ascii="Arial" w:hAnsi="Arial" w:cs="Arial"/>
                <w:sz w:val="18"/>
                <w:szCs w:val="18"/>
              </w:rPr>
              <w:t>Perform Final Assembling of job</w:t>
            </w:r>
          </w:p>
        </w:tc>
        <w:tc>
          <w:tcPr>
            <w:tcW w:w="1613" w:type="dxa"/>
          </w:tcPr>
          <w:p w:rsidR="00CD4788" w:rsidRPr="007A34F7" w:rsidRDefault="00A66A92" w:rsidP="00F96D15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D4788" w:rsidRPr="007A34F7">
              <w:rPr>
                <w:rFonts w:ascii="Arial" w:hAnsi="Arial" w:cs="Arial"/>
                <w:b/>
                <w:sz w:val="18"/>
                <w:szCs w:val="18"/>
              </w:rPr>
              <w:t>4.</w:t>
            </w:r>
            <w:r w:rsidR="00CD4788" w:rsidRPr="007A34F7">
              <w:rPr>
                <w:rFonts w:ascii="Arial" w:hAnsi="Arial" w:cs="Arial"/>
                <w:sz w:val="18"/>
                <w:szCs w:val="18"/>
              </w:rPr>
              <w:t xml:space="preserve">  Ensure accuracy of assembled job</w:t>
            </w:r>
          </w:p>
        </w:tc>
        <w:tc>
          <w:tcPr>
            <w:tcW w:w="1500" w:type="dxa"/>
          </w:tcPr>
          <w:p w:rsidR="00CD4788" w:rsidRPr="007A34F7" w:rsidRDefault="00A66A92" w:rsidP="00CD4788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CD4788" w:rsidRPr="007A34F7">
              <w:rPr>
                <w:rFonts w:ascii="Arial" w:hAnsi="Arial" w:cs="Arial"/>
                <w:b/>
                <w:sz w:val="18"/>
                <w:szCs w:val="18"/>
              </w:rPr>
              <w:t>5. Ensure Firmness of Joints</w:t>
            </w:r>
          </w:p>
        </w:tc>
      </w:tr>
    </w:tbl>
    <w:p w:rsidR="00873EA5" w:rsidRDefault="00875670" w:rsidP="00F96D15">
      <w:pPr>
        <w:spacing w:before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="00A66A92">
        <w:rPr>
          <w:rFonts w:ascii="Arial" w:hAnsi="Arial" w:cs="Arial"/>
          <w:b/>
          <w:sz w:val="22"/>
          <w:szCs w:val="22"/>
        </w:rPr>
        <w:t>. Perform</w:t>
      </w:r>
      <w:r w:rsidR="00D156AB">
        <w:rPr>
          <w:rFonts w:ascii="Arial" w:hAnsi="Arial" w:cs="Arial"/>
          <w:b/>
          <w:sz w:val="22"/>
          <w:szCs w:val="22"/>
        </w:rPr>
        <w:t xml:space="preserve"> Polishing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2"/>
        <w:gridCol w:w="1228"/>
        <w:gridCol w:w="1162"/>
        <w:gridCol w:w="1072"/>
        <w:gridCol w:w="1472"/>
        <w:gridCol w:w="1088"/>
        <w:gridCol w:w="1195"/>
      </w:tblGrid>
      <w:tr w:rsidR="00151334" w:rsidTr="00875670">
        <w:trPr>
          <w:trHeight w:val="1169"/>
        </w:trPr>
        <w:tc>
          <w:tcPr>
            <w:tcW w:w="1292" w:type="dxa"/>
          </w:tcPr>
          <w:p w:rsidR="00D156AB" w:rsidRPr="007A34F7" w:rsidRDefault="00875670" w:rsidP="00151334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D156AB" w:rsidRPr="007A34F7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 w:rsidR="00151334" w:rsidRPr="007A34F7">
              <w:rPr>
                <w:rFonts w:ascii="Arial" w:hAnsi="Arial" w:cs="Arial"/>
                <w:b/>
                <w:sz w:val="18"/>
                <w:szCs w:val="18"/>
              </w:rPr>
              <w:t>Perform Surface Finishing</w:t>
            </w:r>
          </w:p>
        </w:tc>
        <w:tc>
          <w:tcPr>
            <w:tcW w:w="1228" w:type="dxa"/>
          </w:tcPr>
          <w:p w:rsidR="00D156AB" w:rsidRPr="007A34F7" w:rsidRDefault="00875670" w:rsidP="00151334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D156AB" w:rsidRPr="007A34F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156AB" w:rsidRPr="007A34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163E58" w:rsidRPr="007A34F7">
              <w:rPr>
                <w:rFonts w:ascii="Arial" w:hAnsi="Arial" w:cs="Arial"/>
                <w:sz w:val="18"/>
                <w:szCs w:val="18"/>
              </w:rPr>
              <w:t>A</w:t>
            </w:r>
            <w:r w:rsidR="00D156AB" w:rsidRPr="007A34F7">
              <w:rPr>
                <w:rFonts w:ascii="Arial" w:hAnsi="Arial" w:cs="Arial"/>
                <w:sz w:val="18"/>
                <w:szCs w:val="18"/>
              </w:rPr>
              <w:t>rrange</w:t>
            </w:r>
            <w:r w:rsidR="00163E58" w:rsidRPr="007A34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1334" w:rsidRPr="007A34F7">
              <w:rPr>
                <w:rFonts w:ascii="Arial" w:hAnsi="Arial" w:cs="Arial"/>
                <w:sz w:val="18"/>
                <w:szCs w:val="18"/>
              </w:rPr>
              <w:t>Polishing</w:t>
            </w:r>
            <w:r w:rsidRPr="007A34F7">
              <w:rPr>
                <w:rFonts w:ascii="Arial" w:hAnsi="Arial" w:cs="Arial"/>
                <w:sz w:val="18"/>
                <w:szCs w:val="18"/>
              </w:rPr>
              <w:t xml:space="preserve"> tools &amp;</w:t>
            </w:r>
            <w:r w:rsidR="00675BA9" w:rsidRPr="007A34F7">
              <w:rPr>
                <w:rFonts w:ascii="Arial" w:hAnsi="Arial" w:cs="Arial"/>
                <w:sz w:val="18"/>
                <w:szCs w:val="18"/>
              </w:rPr>
              <w:t xml:space="preserve"> Material</w:t>
            </w:r>
          </w:p>
        </w:tc>
        <w:tc>
          <w:tcPr>
            <w:tcW w:w="1162" w:type="dxa"/>
          </w:tcPr>
          <w:p w:rsidR="00D156AB" w:rsidRPr="007A34F7" w:rsidRDefault="00875670" w:rsidP="005E473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163E58" w:rsidRPr="007A34F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163E58" w:rsidRPr="007A34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E4733" w:rsidRPr="007A34F7">
              <w:rPr>
                <w:rFonts w:ascii="Arial" w:hAnsi="Arial" w:cs="Arial"/>
                <w:sz w:val="18"/>
                <w:szCs w:val="18"/>
              </w:rPr>
              <w:t>Perform Lacquer Polish</w:t>
            </w:r>
            <w:r w:rsidRPr="007A34F7">
              <w:rPr>
                <w:rFonts w:ascii="Arial" w:hAnsi="Arial" w:cs="Arial"/>
                <w:sz w:val="18"/>
                <w:szCs w:val="18"/>
              </w:rPr>
              <w:t>ing</w:t>
            </w:r>
          </w:p>
        </w:tc>
        <w:tc>
          <w:tcPr>
            <w:tcW w:w="1072" w:type="dxa"/>
          </w:tcPr>
          <w:p w:rsidR="00D156AB" w:rsidRPr="007A34F7" w:rsidRDefault="00875670" w:rsidP="005E473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163E58" w:rsidRPr="007A34F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C93803" w:rsidRPr="007A34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E4733" w:rsidRPr="007A34F7">
              <w:rPr>
                <w:rFonts w:ascii="Arial" w:hAnsi="Arial" w:cs="Arial"/>
                <w:sz w:val="18"/>
                <w:szCs w:val="18"/>
              </w:rPr>
              <w:t>Perform Staining</w:t>
            </w:r>
          </w:p>
        </w:tc>
        <w:tc>
          <w:tcPr>
            <w:tcW w:w="1472" w:type="dxa"/>
          </w:tcPr>
          <w:p w:rsidR="00D156AB" w:rsidRPr="007A34F7" w:rsidRDefault="00875670" w:rsidP="00C9380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163E58" w:rsidRPr="007A34F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163E58" w:rsidRPr="007A34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E4733" w:rsidRPr="007A34F7">
              <w:rPr>
                <w:rFonts w:ascii="Arial" w:hAnsi="Arial" w:cs="Arial"/>
                <w:sz w:val="18"/>
                <w:szCs w:val="18"/>
              </w:rPr>
              <w:t xml:space="preserve">Perform </w:t>
            </w:r>
            <w:r w:rsidR="00C93803" w:rsidRPr="007A34F7">
              <w:rPr>
                <w:rFonts w:ascii="Arial" w:hAnsi="Arial" w:cs="Arial"/>
                <w:sz w:val="18"/>
                <w:szCs w:val="18"/>
              </w:rPr>
              <w:t>Spirit/French Polish</w:t>
            </w:r>
            <w:r w:rsidR="00AE7862" w:rsidRPr="007A34F7">
              <w:rPr>
                <w:rFonts w:ascii="Arial" w:hAnsi="Arial" w:cs="Arial"/>
                <w:sz w:val="18"/>
                <w:szCs w:val="18"/>
              </w:rPr>
              <w:t>ing</w:t>
            </w:r>
          </w:p>
        </w:tc>
        <w:tc>
          <w:tcPr>
            <w:tcW w:w="1088" w:type="dxa"/>
          </w:tcPr>
          <w:p w:rsidR="00D156AB" w:rsidRPr="007A34F7" w:rsidRDefault="00875670" w:rsidP="00C9380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163E58" w:rsidRPr="007A34F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163E58" w:rsidRPr="007A34F7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5E4733" w:rsidRPr="007A34F7">
              <w:rPr>
                <w:rFonts w:ascii="Arial" w:hAnsi="Arial" w:cs="Arial"/>
                <w:sz w:val="18"/>
                <w:szCs w:val="18"/>
              </w:rPr>
              <w:t xml:space="preserve">Perform </w:t>
            </w:r>
            <w:r w:rsidR="00C93803" w:rsidRPr="007A34F7">
              <w:rPr>
                <w:rFonts w:ascii="Arial" w:hAnsi="Arial" w:cs="Arial"/>
                <w:sz w:val="18"/>
                <w:szCs w:val="18"/>
              </w:rPr>
              <w:t>Paint Finish</w:t>
            </w:r>
            <w:r w:rsidR="00AE7862" w:rsidRPr="007A34F7">
              <w:rPr>
                <w:rFonts w:ascii="Arial" w:hAnsi="Arial" w:cs="Arial"/>
                <w:sz w:val="18"/>
                <w:szCs w:val="18"/>
              </w:rPr>
              <w:t>ing</w:t>
            </w:r>
            <w:r w:rsidR="00163E58" w:rsidRPr="007A34F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95" w:type="dxa"/>
          </w:tcPr>
          <w:p w:rsidR="00D156AB" w:rsidRPr="007A34F7" w:rsidRDefault="00875670" w:rsidP="005E473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C66A75" w:rsidRPr="007A34F7">
              <w:rPr>
                <w:rFonts w:ascii="Arial" w:hAnsi="Arial" w:cs="Arial"/>
                <w:b/>
                <w:sz w:val="18"/>
                <w:szCs w:val="18"/>
              </w:rPr>
              <w:t>7.</w:t>
            </w:r>
            <w:r w:rsidR="005E4733" w:rsidRPr="007A34F7">
              <w:rPr>
                <w:rFonts w:ascii="Arial" w:hAnsi="Arial" w:cs="Arial"/>
                <w:b/>
                <w:sz w:val="18"/>
                <w:szCs w:val="18"/>
              </w:rPr>
              <w:t xml:space="preserve"> Perform Varnish Finish</w:t>
            </w:r>
            <w:r w:rsidR="00AE7862" w:rsidRPr="007A34F7">
              <w:rPr>
                <w:rFonts w:ascii="Arial" w:hAnsi="Arial" w:cs="Arial"/>
                <w:b/>
                <w:sz w:val="18"/>
                <w:szCs w:val="18"/>
              </w:rPr>
              <w:t>ing</w:t>
            </w:r>
          </w:p>
        </w:tc>
      </w:tr>
      <w:tr w:rsidR="00875670" w:rsidTr="00875670">
        <w:trPr>
          <w:gridAfter w:val="6"/>
          <w:wAfter w:w="7217" w:type="dxa"/>
        </w:trPr>
        <w:tc>
          <w:tcPr>
            <w:tcW w:w="1292" w:type="dxa"/>
          </w:tcPr>
          <w:p w:rsidR="00875670" w:rsidRPr="007A34F7" w:rsidRDefault="00875670" w:rsidP="005E4733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7A34F7">
              <w:rPr>
                <w:rFonts w:ascii="Arial" w:hAnsi="Arial" w:cs="Arial"/>
                <w:b/>
                <w:sz w:val="18"/>
                <w:szCs w:val="18"/>
              </w:rPr>
              <w:t>I8</w:t>
            </w:r>
            <w:r w:rsidRPr="007A34F7">
              <w:rPr>
                <w:rFonts w:ascii="Arial" w:hAnsi="Arial" w:cs="Arial"/>
                <w:sz w:val="18"/>
                <w:szCs w:val="18"/>
              </w:rPr>
              <w:t>. Perform High Gloss Finish</w:t>
            </w:r>
            <w:r w:rsidR="00AE7862" w:rsidRPr="007A34F7">
              <w:rPr>
                <w:rFonts w:ascii="Arial" w:hAnsi="Arial" w:cs="Arial"/>
                <w:b/>
                <w:sz w:val="18"/>
                <w:szCs w:val="18"/>
              </w:rPr>
              <w:t>ing</w:t>
            </w:r>
          </w:p>
        </w:tc>
      </w:tr>
    </w:tbl>
    <w:p w:rsidR="00D156AB" w:rsidRDefault="00D156AB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E505FE" w:rsidRDefault="00E505FE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2C772B" w:rsidRPr="000266A8" w:rsidRDefault="002C772B" w:rsidP="002C772B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J</w:t>
      </w:r>
      <w:r w:rsidRPr="000266A8">
        <w:rPr>
          <w:rFonts w:ascii="Arial" w:hAnsi="Arial" w:cs="Arial"/>
          <w:b/>
          <w:szCs w:val="24"/>
        </w:rPr>
        <w:t xml:space="preserve">. </w:t>
      </w:r>
      <w:r w:rsidR="005C7AB2" w:rsidRPr="000266A8">
        <w:rPr>
          <w:rFonts w:ascii="Arial" w:hAnsi="Arial" w:cs="Arial"/>
          <w:b/>
          <w:szCs w:val="24"/>
        </w:rPr>
        <w:t>Maintain Machines</w:t>
      </w:r>
      <w:r w:rsidRPr="000266A8">
        <w:rPr>
          <w:rFonts w:ascii="Arial" w:hAnsi="Arial" w:cs="Arial"/>
          <w:b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3"/>
        <w:gridCol w:w="1316"/>
        <w:gridCol w:w="1445"/>
        <w:gridCol w:w="1317"/>
        <w:gridCol w:w="1469"/>
      </w:tblGrid>
      <w:tr w:rsidR="002C772B" w:rsidRPr="00E53C0A" w:rsidTr="008D4DD5">
        <w:tc>
          <w:tcPr>
            <w:tcW w:w="1493" w:type="dxa"/>
          </w:tcPr>
          <w:p w:rsidR="002C772B" w:rsidRPr="007A34F7" w:rsidRDefault="00CE3A3F" w:rsidP="00C0402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J</w:t>
            </w:r>
            <w:r w:rsidR="002C772B" w:rsidRPr="007A34F7">
              <w:rPr>
                <w:b/>
                <w:szCs w:val="18"/>
              </w:rPr>
              <w:t>1</w:t>
            </w:r>
            <w:r w:rsidR="002C772B" w:rsidRPr="007A34F7">
              <w:rPr>
                <w:szCs w:val="18"/>
              </w:rPr>
              <w:t>. Replace Machine Belts/chains</w:t>
            </w:r>
          </w:p>
        </w:tc>
        <w:tc>
          <w:tcPr>
            <w:tcW w:w="1316" w:type="dxa"/>
          </w:tcPr>
          <w:p w:rsidR="002C772B" w:rsidRPr="007A34F7" w:rsidRDefault="00CE3A3F" w:rsidP="00C0402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J</w:t>
            </w:r>
            <w:r w:rsidR="002C772B" w:rsidRPr="007A34F7">
              <w:rPr>
                <w:b/>
                <w:szCs w:val="18"/>
              </w:rPr>
              <w:t>2.</w:t>
            </w:r>
            <w:r w:rsidR="002C772B" w:rsidRPr="007A34F7">
              <w:rPr>
                <w:szCs w:val="18"/>
              </w:rPr>
              <w:t xml:space="preserve"> </w:t>
            </w:r>
            <w:r w:rsidR="008D4DD5" w:rsidRPr="007A34F7">
              <w:rPr>
                <w:rFonts w:eastAsia="Calibri"/>
                <w:color w:val="000000"/>
                <w:szCs w:val="18"/>
              </w:rPr>
              <w:t>Perform Sharpening of Cutting Blades</w:t>
            </w:r>
          </w:p>
        </w:tc>
        <w:tc>
          <w:tcPr>
            <w:tcW w:w="1445" w:type="dxa"/>
          </w:tcPr>
          <w:p w:rsidR="002C772B" w:rsidRPr="007A34F7" w:rsidRDefault="00CE3A3F" w:rsidP="00C0402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J</w:t>
            </w:r>
            <w:r w:rsidR="002C772B" w:rsidRPr="007A34F7">
              <w:rPr>
                <w:b/>
                <w:szCs w:val="18"/>
              </w:rPr>
              <w:t>3.</w:t>
            </w:r>
            <w:r w:rsidR="002C772B" w:rsidRPr="007A34F7">
              <w:rPr>
                <w:szCs w:val="18"/>
              </w:rPr>
              <w:t xml:space="preserve"> Perform Lubrication of machine parts</w:t>
            </w:r>
          </w:p>
        </w:tc>
        <w:tc>
          <w:tcPr>
            <w:tcW w:w="1317" w:type="dxa"/>
          </w:tcPr>
          <w:p w:rsidR="002C772B" w:rsidRPr="007A34F7" w:rsidRDefault="00CE3A3F" w:rsidP="00C0402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J</w:t>
            </w:r>
            <w:r w:rsidR="002C772B" w:rsidRPr="007A34F7">
              <w:rPr>
                <w:b/>
                <w:szCs w:val="18"/>
              </w:rPr>
              <w:t xml:space="preserve">4. </w:t>
            </w:r>
            <w:r w:rsidR="002C772B" w:rsidRPr="007A34F7">
              <w:rPr>
                <w:szCs w:val="18"/>
              </w:rPr>
              <w:t>Replace  drilling / boring bits</w:t>
            </w:r>
          </w:p>
        </w:tc>
        <w:tc>
          <w:tcPr>
            <w:tcW w:w="1469" w:type="dxa"/>
          </w:tcPr>
          <w:p w:rsidR="002C772B" w:rsidRPr="007A34F7" w:rsidRDefault="00CE3A3F" w:rsidP="00C0402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J</w:t>
            </w:r>
            <w:r w:rsidR="002C772B" w:rsidRPr="007A34F7">
              <w:rPr>
                <w:b/>
                <w:szCs w:val="18"/>
              </w:rPr>
              <w:t>6.</w:t>
            </w:r>
            <w:r w:rsidR="002C772B" w:rsidRPr="007A34F7">
              <w:rPr>
                <w:szCs w:val="18"/>
              </w:rPr>
              <w:t>Replace Profile cutters</w:t>
            </w:r>
          </w:p>
        </w:tc>
      </w:tr>
    </w:tbl>
    <w:p w:rsidR="00E505FE" w:rsidRDefault="00E505FE" w:rsidP="00F96D15">
      <w:pPr>
        <w:spacing w:before="60"/>
        <w:rPr>
          <w:rFonts w:ascii="Arial" w:hAnsi="Arial" w:cs="Arial"/>
          <w:b/>
          <w:sz w:val="22"/>
          <w:szCs w:val="22"/>
        </w:rPr>
      </w:pPr>
    </w:p>
    <w:p w:rsidR="00AB22F3" w:rsidRPr="00CB0136" w:rsidRDefault="00CB0136" w:rsidP="007A4080">
      <w:pPr>
        <w:rPr>
          <w:rFonts w:ascii="Arial" w:hAnsi="Arial" w:cs="Arial"/>
          <w:b/>
          <w:color w:val="FF0000"/>
          <w:sz w:val="22"/>
          <w:szCs w:val="22"/>
        </w:rPr>
      </w:pPr>
      <w:r w:rsidRPr="007A34F7">
        <w:rPr>
          <w:rFonts w:ascii="Arial" w:hAnsi="Arial" w:cs="Arial"/>
          <w:b/>
          <w:sz w:val="22"/>
          <w:szCs w:val="22"/>
        </w:rPr>
        <w:t>K.</w:t>
      </w:r>
      <w:r w:rsidRPr="00CB013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B1049C" w:rsidRPr="007A34F7">
        <w:rPr>
          <w:rFonts w:ascii="Arial" w:hAnsi="Arial" w:cs="Arial"/>
          <w:b/>
          <w:sz w:val="22"/>
          <w:szCs w:val="22"/>
        </w:rPr>
        <w:t>Supervise Work</w:t>
      </w:r>
      <w:r w:rsidR="00530289" w:rsidRPr="007A34F7">
        <w:rPr>
          <w:rFonts w:ascii="Arial" w:hAnsi="Arial" w:cs="Arial"/>
          <w:b/>
          <w:sz w:val="22"/>
          <w:szCs w:val="22"/>
        </w:rPr>
        <w:t xml:space="preserve"> Place</w:t>
      </w:r>
    </w:p>
    <w:p w:rsidR="001362AB" w:rsidRPr="00BF7E69" w:rsidRDefault="001362AB" w:rsidP="001362AB">
      <w:pPr>
        <w:rPr>
          <w:rFonts w:ascii="Arial" w:hAnsi="Arial" w:cs="Arial"/>
          <w:b/>
          <w:color w:val="C0504D" w:themeColor="accent2"/>
          <w:sz w:val="22"/>
          <w:szCs w:val="22"/>
        </w:rPr>
      </w:pP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07"/>
        <w:gridCol w:w="1500"/>
        <w:gridCol w:w="1202"/>
        <w:gridCol w:w="1317"/>
        <w:gridCol w:w="1150"/>
        <w:gridCol w:w="1484"/>
        <w:gridCol w:w="1484"/>
      </w:tblGrid>
      <w:tr w:rsidR="00530289" w:rsidRPr="00BF7E69" w:rsidTr="00530289">
        <w:tc>
          <w:tcPr>
            <w:tcW w:w="1207" w:type="dxa"/>
          </w:tcPr>
          <w:p w:rsidR="00530289" w:rsidRPr="007A34F7" w:rsidRDefault="006D538E" w:rsidP="0014446A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</w:t>
            </w:r>
            <w:r w:rsidR="00530289" w:rsidRPr="007A34F7">
              <w:rPr>
                <w:szCs w:val="18"/>
              </w:rPr>
              <w:t xml:space="preserve">1. Ensure </w:t>
            </w:r>
            <w:r w:rsidR="00502BD3" w:rsidRPr="007A34F7">
              <w:rPr>
                <w:szCs w:val="18"/>
              </w:rPr>
              <w:t>Availability of Required Work Force</w:t>
            </w:r>
          </w:p>
        </w:tc>
        <w:tc>
          <w:tcPr>
            <w:tcW w:w="1500" w:type="dxa"/>
          </w:tcPr>
          <w:p w:rsidR="00530289" w:rsidRPr="007A34F7" w:rsidRDefault="006D538E" w:rsidP="006D538E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</w:t>
            </w:r>
            <w:r w:rsidR="00530289" w:rsidRPr="007A34F7">
              <w:rPr>
                <w:szCs w:val="18"/>
              </w:rPr>
              <w:t>2. Ensure Availability of Materials</w:t>
            </w:r>
          </w:p>
        </w:tc>
        <w:tc>
          <w:tcPr>
            <w:tcW w:w="1202" w:type="dxa"/>
          </w:tcPr>
          <w:p w:rsidR="00530289" w:rsidRPr="007A34F7" w:rsidRDefault="006D538E" w:rsidP="000C472F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</w:t>
            </w:r>
            <w:r w:rsidR="00530289" w:rsidRPr="007A34F7">
              <w:rPr>
                <w:szCs w:val="18"/>
              </w:rPr>
              <w:t xml:space="preserve">3. Ensure </w:t>
            </w:r>
            <w:r w:rsidR="00C84C53" w:rsidRPr="007A34F7">
              <w:rPr>
                <w:szCs w:val="18"/>
              </w:rPr>
              <w:t>Smooth Operations</w:t>
            </w:r>
            <w:r w:rsidR="00530289" w:rsidRPr="007A34F7">
              <w:rPr>
                <w:szCs w:val="18"/>
              </w:rPr>
              <w:t xml:space="preserve"> of Machinery/ Equipment/ Tools</w:t>
            </w:r>
          </w:p>
        </w:tc>
        <w:tc>
          <w:tcPr>
            <w:tcW w:w="1317" w:type="dxa"/>
          </w:tcPr>
          <w:p w:rsidR="00530289" w:rsidRPr="007A34F7" w:rsidRDefault="006D538E" w:rsidP="002947EA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</w:t>
            </w:r>
            <w:r w:rsidR="00530289" w:rsidRPr="007A34F7">
              <w:rPr>
                <w:szCs w:val="18"/>
              </w:rPr>
              <w:t>4. Ensure Time Management</w:t>
            </w:r>
          </w:p>
        </w:tc>
        <w:tc>
          <w:tcPr>
            <w:tcW w:w="1150" w:type="dxa"/>
          </w:tcPr>
          <w:p w:rsidR="00530289" w:rsidRPr="007A34F7" w:rsidRDefault="006D538E" w:rsidP="00530289">
            <w:pPr>
              <w:rPr>
                <w:sz w:val="18"/>
                <w:szCs w:val="18"/>
              </w:rPr>
            </w:pPr>
            <w:r w:rsidRPr="007A34F7">
              <w:rPr>
                <w:sz w:val="18"/>
                <w:szCs w:val="18"/>
              </w:rPr>
              <w:t>K</w:t>
            </w:r>
            <w:r w:rsidR="00530289" w:rsidRPr="007A34F7">
              <w:rPr>
                <w:sz w:val="18"/>
                <w:szCs w:val="18"/>
              </w:rPr>
              <w:t>5. Manage Inventory</w:t>
            </w:r>
          </w:p>
        </w:tc>
        <w:tc>
          <w:tcPr>
            <w:tcW w:w="1484" w:type="dxa"/>
          </w:tcPr>
          <w:p w:rsidR="00530289" w:rsidRPr="007A34F7" w:rsidRDefault="006D538E" w:rsidP="000C472F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</w:t>
            </w:r>
            <w:r w:rsidR="00530289" w:rsidRPr="007A34F7">
              <w:rPr>
                <w:szCs w:val="18"/>
              </w:rPr>
              <w:t xml:space="preserve">6. Manage Clients </w:t>
            </w:r>
          </w:p>
        </w:tc>
        <w:tc>
          <w:tcPr>
            <w:tcW w:w="1484" w:type="dxa"/>
          </w:tcPr>
          <w:p w:rsidR="00530289" w:rsidRPr="007A34F7" w:rsidRDefault="00530289" w:rsidP="000C472F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K7. Ensure Quality</w:t>
            </w:r>
          </w:p>
        </w:tc>
      </w:tr>
      <w:tr w:rsidR="00530289" w:rsidTr="00530289">
        <w:tc>
          <w:tcPr>
            <w:tcW w:w="1207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500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202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317" w:type="dxa"/>
          </w:tcPr>
          <w:p w:rsidR="00530289" w:rsidRDefault="00530289" w:rsidP="002947EA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150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484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  <w:tc>
          <w:tcPr>
            <w:tcW w:w="1484" w:type="dxa"/>
          </w:tcPr>
          <w:p w:rsidR="00530289" w:rsidRDefault="00530289" w:rsidP="000C472F">
            <w:pPr>
              <w:pStyle w:val="Taskstyle"/>
              <w:numPr>
                <w:ilvl w:val="0"/>
                <w:numId w:val="0"/>
              </w:numPr>
              <w:rPr>
                <w:b/>
              </w:rPr>
            </w:pPr>
          </w:p>
        </w:tc>
      </w:tr>
    </w:tbl>
    <w:p w:rsidR="000266A8" w:rsidRDefault="000266A8" w:rsidP="00ED25F2">
      <w:pPr>
        <w:rPr>
          <w:rFonts w:ascii="Arial" w:hAnsi="Arial" w:cs="Arial"/>
          <w:b/>
          <w:sz w:val="22"/>
          <w:szCs w:val="22"/>
        </w:rPr>
      </w:pPr>
    </w:p>
    <w:p w:rsidR="00BF7E69" w:rsidRPr="00BF7E69" w:rsidRDefault="00BF7E69" w:rsidP="00BF7E69">
      <w:pPr>
        <w:rPr>
          <w:rFonts w:ascii="Arial" w:hAnsi="Arial" w:cs="Arial"/>
          <w:b/>
          <w:color w:val="C0504D" w:themeColor="accent2"/>
          <w:sz w:val="22"/>
          <w:szCs w:val="22"/>
        </w:rPr>
      </w:pPr>
      <w:r w:rsidRPr="007A34F7">
        <w:rPr>
          <w:rFonts w:ascii="Arial" w:hAnsi="Arial" w:cs="Arial"/>
          <w:b/>
          <w:bCs/>
        </w:rPr>
        <w:t>L.</w:t>
      </w:r>
      <w:r>
        <w:rPr>
          <w:rFonts w:ascii="Arial" w:hAnsi="Arial" w:cs="Arial"/>
          <w:b/>
          <w:bCs/>
          <w:color w:val="C0504D" w:themeColor="accent2"/>
        </w:rPr>
        <w:t xml:space="preserve"> </w:t>
      </w:r>
      <w:r w:rsidR="00603AFF" w:rsidRPr="007A34F7">
        <w:rPr>
          <w:rFonts w:ascii="Arial" w:hAnsi="Arial" w:cs="Arial"/>
          <w:b/>
          <w:bCs/>
          <w:sz w:val="22"/>
          <w:szCs w:val="22"/>
        </w:rPr>
        <w:t xml:space="preserve">Estimate </w:t>
      </w:r>
      <w:r w:rsidRPr="007A34F7">
        <w:rPr>
          <w:rFonts w:ascii="Arial" w:hAnsi="Arial" w:cs="Arial"/>
          <w:b/>
          <w:bCs/>
          <w:sz w:val="22"/>
          <w:szCs w:val="22"/>
        </w:rPr>
        <w:t>Budget</w:t>
      </w:r>
      <w:r w:rsidRPr="007A34F7">
        <w:rPr>
          <w:rFonts w:ascii="Arial" w:hAnsi="Arial" w:cs="Arial"/>
          <w:b/>
          <w:bCs/>
        </w:rPr>
        <w:t xml:space="preserve"> </w:t>
      </w: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07"/>
        <w:gridCol w:w="1442"/>
        <w:gridCol w:w="1391"/>
        <w:gridCol w:w="1307"/>
        <w:gridCol w:w="1121"/>
        <w:gridCol w:w="1459"/>
      </w:tblGrid>
      <w:tr w:rsidR="008B6B3C" w:rsidRPr="00BF7E69" w:rsidTr="008B6B3C">
        <w:tc>
          <w:tcPr>
            <w:tcW w:w="1007" w:type="dxa"/>
          </w:tcPr>
          <w:p w:rsidR="008B6B3C" w:rsidRPr="007A34F7" w:rsidRDefault="008B6B3C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O1</w:t>
            </w:r>
            <w:r w:rsidRPr="007A34F7">
              <w:rPr>
                <w:szCs w:val="18"/>
              </w:rPr>
              <w:t xml:space="preserve">. </w:t>
            </w:r>
            <w:r w:rsidR="00C84C53" w:rsidRPr="007A34F7">
              <w:rPr>
                <w:szCs w:val="18"/>
              </w:rPr>
              <w:t>Prepare material</w:t>
            </w:r>
            <w:r w:rsidRPr="007A34F7">
              <w:rPr>
                <w:szCs w:val="18"/>
              </w:rPr>
              <w:t xml:space="preserve"> List</w:t>
            </w:r>
          </w:p>
        </w:tc>
        <w:tc>
          <w:tcPr>
            <w:tcW w:w="1442" w:type="dxa"/>
          </w:tcPr>
          <w:p w:rsidR="008B6B3C" w:rsidRPr="007A34F7" w:rsidRDefault="008B6B3C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O2</w:t>
            </w:r>
            <w:r w:rsidRPr="007A34F7">
              <w:rPr>
                <w:szCs w:val="18"/>
              </w:rPr>
              <w:t xml:space="preserve">. Calculate cost of material   </w:t>
            </w:r>
          </w:p>
        </w:tc>
        <w:tc>
          <w:tcPr>
            <w:tcW w:w="1391" w:type="dxa"/>
          </w:tcPr>
          <w:p w:rsidR="008B6B3C" w:rsidRPr="007A34F7" w:rsidRDefault="008B6B3C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O3.</w:t>
            </w:r>
            <w:r w:rsidRPr="007A34F7">
              <w:rPr>
                <w:szCs w:val="18"/>
              </w:rPr>
              <w:t xml:space="preserve"> Estimate utility Bills</w:t>
            </w:r>
          </w:p>
        </w:tc>
        <w:tc>
          <w:tcPr>
            <w:tcW w:w="1307" w:type="dxa"/>
          </w:tcPr>
          <w:p w:rsidR="008B6B3C" w:rsidRPr="007A34F7" w:rsidRDefault="008B6B3C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</w:t>
            </w:r>
            <w:r w:rsidR="00C84C53" w:rsidRPr="007A34F7">
              <w:rPr>
                <w:b/>
                <w:szCs w:val="18"/>
              </w:rPr>
              <w:t>4.</w:t>
            </w:r>
            <w:r w:rsidR="00F81B41" w:rsidRPr="007A34F7">
              <w:rPr>
                <w:b/>
                <w:szCs w:val="18"/>
              </w:rPr>
              <w:t xml:space="preserve"> Estimate </w:t>
            </w:r>
            <w:r w:rsidR="00DB1A86" w:rsidRPr="007A34F7">
              <w:rPr>
                <w:b/>
                <w:szCs w:val="18"/>
              </w:rPr>
              <w:t>Labor</w:t>
            </w:r>
            <w:r w:rsidRPr="007A34F7">
              <w:rPr>
                <w:b/>
                <w:szCs w:val="18"/>
              </w:rPr>
              <w:t xml:space="preserve"> Cost </w:t>
            </w:r>
          </w:p>
        </w:tc>
        <w:tc>
          <w:tcPr>
            <w:tcW w:w="1121" w:type="dxa"/>
          </w:tcPr>
          <w:p w:rsidR="008B6B3C" w:rsidRPr="007A34F7" w:rsidRDefault="008B6B3C" w:rsidP="00580EAD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O5.</w:t>
            </w:r>
            <w:r w:rsidRPr="007A34F7">
              <w:rPr>
                <w:szCs w:val="18"/>
              </w:rPr>
              <w:t xml:space="preserve"> Estimate Overheads</w:t>
            </w:r>
          </w:p>
        </w:tc>
        <w:tc>
          <w:tcPr>
            <w:tcW w:w="1459" w:type="dxa"/>
          </w:tcPr>
          <w:p w:rsidR="008B6B3C" w:rsidRPr="007A34F7" w:rsidRDefault="008B6B3C" w:rsidP="006F3FA9">
            <w:pPr>
              <w:pStyle w:val="Taskstyle"/>
              <w:numPr>
                <w:ilvl w:val="0"/>
                <w:numId w:val="0"/>
              </w:numPr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>O</w:t>
            </w:r>
            <w:r w:rsidR="00C84C53" w:rsidRPr="007A34F7">
              <w:rPr>
                <w:b/>
                <w:szCs w:val="18"/>
              </w:rPr>
              <w:t>6. Calculate</w:t>
            </w:r>
            <w:r w:rsidRPr="007A34F7">
              <w:rPr>
                <w:b/>
                <w:szCs w:val="18"/>
              </w:rPr>
              <w:t xml:space="preserve"> Profit Margin</w:t>
            </w:r>
          </w:p>
        </w:tc>
      </w:tr>
      <w:tr w:rsidR="008B6B3C" w:rsidRPr="00BF7E69" w:rsidTr="008B6B3C">
        <w:tc>
          <w:tcPr>
            <w:tcW w:w="1007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442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91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07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color w:val="C0504D" w:themeColor="accent2"/>
              </w:rPr>
            </w:pPr>
          </w:p>
        </w:tc>
        <w:tc>
          <w:tcPr>
            <w:tcW w:w="1121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color w:val="C0504D" w:themeColor="accent2"/>
              </w:rPr>
            </w:pPr>
          </w:p>
        </w:tc>
        <w:tc>
          <w:tcPr>
            <w:tcW w:w="1459" w:type="dxa"/>
          </w:tcPr>
          <w:p w:rsidR="008B6B3C" w:rsidRPr="00BF7E69" w:rsidRDefault="008B6B3C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</w:tr>
    </w:tbl>
    <w:p w:rsidR="00BF7E69" w:rsidRDefault="00BF7E69" w:rsidP="00ED25F2">
      <w:pPr>
        <w:rPr>
          <w:rFonts w:ascii="Arial" w:hAnsi="Arial" w:cs="Arial"/>
          <w:b/>
          <w:sz w:val="22"/>
          <w:szCs w:val="22"/>
        </w:rPr>
      </w:pPr>
    </w:p>
    <w:p w:rsidR="00D617AF" w:rsidRDefault="00D617AF" w:rsidP="00D617AF">
      <w:pPr>
        <w:rPr>
          <w:rFonts w:ascii="Arial" w:hAnsi="Arial" w:cs="Arial"/>
          <w:b/>
          <w:sz w:val="22"/>
          <w:szCs w:val="22"/>
        </w:rPr>
      </w:pPr>
    </w:p>
    <w:p w:rsidR="00D617AF" w:rsidRPr="00BF7E69" w:rsidRDefault="00D617AF" w:rsidP="00D617AF">
      <w:pPr>
        <w:rPr>
          <w:rFonts w:ascii="Arial" w:hAnsi="Arial" w:cs="Arial"/>
          <w:b/>
          <w:color w:val="C0504D" w:themeColor="accent2"/>
          <w:sz w:val="22"/>
          <w:szCs w:val="22"/>
        </w:rPr>
      </w:pPr>
      <w:r w:rsidRPr="007A34F7">
        <w:rPr>
          <w:rFonts w:ascii="Arial" w:hAnsi="Arial" w:cs="Arial"/>
          <w:b/>
          <w:bCs/>
        </w:rPr>
        <w:t>M.</w:t>
      </w:r>
      <w:r>
        <w:rPr>
          <w:rFonts w:ascii="Arial" w:hAnsi="Arial" w:cs="Arial"/>
          <w:b/>
          <w:bCs/>
          <w:color w:val="C0504D" w:themeColor="accent2"/>
        </w:rPr>
        <w:t xml:space="preserve"> </w:t>
      </w:r>
      <w:r w:rsidR="007A34F7" w:rsidRPr="007A34F7">
        <w:rPr>
          <w:rFonts w:ascii="Arial" w:hAnsi="Arial" w:cs="Arial"/>
          <w:b/>
          <w:bCs/>
          <w:sz w:val="22"/>
          <w:szCs w:val="22"/>
        </w:rPr>
        <w:t xml:space="preserve">Perform </w:t>
      </w:r>
      <w:r w:rsidRPr="007A34F7">
        <w:rPr>
          <w:rFonts w:ascii="Arial" w:hAnsi="Arial" w:cs="Arial"/>
          <w:b/>
          <w:bCs/>
          <w:sz w:val="22"/>
          <w:szCs w:val="22"/>
        </w:rPr>
        <w:t xml:space="preserve">CAD/CAM </w:t>
      </w:r>
      <w:r w:rsidR="007A34F7" w:rsidRPr="007A34F7">
        <w:rPr>
          <w:rFonts w:ascii="Arial" w:hAnsi="Arial" w:cs="Arial"/>
          <w:b/>
          <w:bCs/>
          <w:sz w:val="22"/>
          <w:szCs w:val="22"/>
        </w:rPr>
        <w:t>Operations</w:t>
      </w: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1364"/>
        <w:gridCol w:w="1364"/>
        <w:gridCol w:w="1364"/>
        <w:gridCol w:w="1338"/>
        <w:gridCol w:w="1281"/>
      </w:tblGrid>
      <w:tr w:rsidR="0064496E" w:rsidRPr="00BF7E69" w:rsidTr="0064496E">
        <w:tc>
          <w:tcPr>
            <w:tcW w:w="1187" w:type="dxa"/>
          </w:tcPr>
          <w:p w:rsidR="0064496E" w:rsidRPr="007A34F7" w:rsidRDefault="0064496E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M1</w:t>
            </w:r>
            <w:r w:rsidRPr="007A34F7">
              <w:rPr>
                <w:szCs w:val="18"/>
              </w:rPr>
              <w:t>.Interpret Drawing &amp; Design using CAD</w:t>
            </w:r>
          </w:p>
        </w:tc>
        <w:tc>
          <w:tcPr>
            <w:tcW w:w="1364" w:type="dxa"/>
          </w:tcPr>
          <w:p w:rsidR="0064496E" w:rsidRPr="007A34F7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>M2. Draw &amp;  Design the job using CAD</w:t>
            </w:r>
          </w:p>
        </w:tc>
        <w:tc>
          <w:tcPr>
            <w:tcW w:w="1364" w:type="dxa"/>
          </w:tcPr>
          <w:p w:rsidR="0064496E" w:rsidRPr="007A34F7" w:rsidRDefault="0064496E" w:rsidP="0057140C">
            <w:pPr>
              <w:pStyle w:val="Taskstyle"/>
              <w:numPr>
                <w:ilvl w:val="0"/>
                <w:numId w:val="0"/>
              </w:numPr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 xml:space="preserve">M3. </w:t>
            </w:r>
            <w:r w:rsidR="0057140C" w:rsidRPr="007A34F7">
              <w:rPr>
                <w:szCs w:val="18"/>
              </w:rPr>
              <w:t>Load</w:t>
            </w:r>
            <w:r w:rsidRPr="007A34F7">
              <w:rPr>
                <w:szCs w:val="18"/>
              </w:rPr>
              <w:t xml:space="preserve">  the desired Tools</w:t>
            </w:r>
            <w:r w:rsidRPr="007A34F7">
              <w:rPr>
                <w:b/>
                <w:szCs w:val="18"/>
              </w:rPr>
              <w:t xml:space="preserve"> </w:t>
            </w:r>
          </w:p>
        </w:tc>
        <w:tc>
          <w:tcPr>
            <w:tcW w:w="1364" w:type="dxa"/>
          </w:tcPr>
          <w:p w:rsidR="0064496E" w:rsidRPr="007A34F7" w:rsidRDefault="0064496E" w:rsidP="0064496E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 xml:space="preserve">M4. </w:t>
            </w:r>
            <w:r w:rsidRPr="007A34F7">
              <w:rPr>
                <w:szCs w:val="18"/>
              </w:rPr>
              <w:t>Perform Simulation</w:t>
            </w:r>
          </w:p>
        </w:tc>
        <w:tc>
          <w:tcPr>
            <w:tcW w:w="1338" w:type="dxa"/>
          </w:tcPr>
          <w:p w:rsidR="0064496E" w:rsidRPr="007A34F7" w:rsidRDefault="0064496E" w:rsidP="00511797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M</w:t>
            </w:r>
            <w:r w:rsidR="00511797" w:rsidRPr="007A34F7">
              <w:rPr>
                <w:b/>
                <w:szCs w:val="18"/>
              </w:rPr>
              <w:t>5</w:t>
            </w:r>
            <w:r w:rsidRPr="007A34F7">
              <w:rPr>
                <w:b/>
                <w:szCs w:val="18"/>
              </w:rPr>
              <w:t>.Perform Material Loading</w:t>
            </w:r>
          </w:p>
        </w:tc>
        <w:tc>
          <w:tcPr>
            <w:tcW w:w="1281" w:type="dxa"/>
          </w:tcPr>
          <w:p w:rsidR="0064496E" w:rsidRPr="007A34F7" w:rsidRDefault="0064496E" w:rsidP="00511797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.M</w:t>
            </w:r>
            <w:r w:rsidR="00511797" w:rsidRPr="007A34F7">
              <w:rPr>
                <w:szCs w:val="18"/>
              </w:rPr>
              <w:t>6</w:t>
            </w:r>
            <w:r w:rsidRPr="007A34F7">
              <w:rPr>
                <w:b/>
                <w:szCs w:val="18"/>
              </w:rPr>
              <w:t>.</w:t>
            </w:r>
            <w:r w:rsidRPr="007A34F7">
              <w:rPr>
                <w:szCs w:val="18"/>
              </w:rPr>
              <w:t xml:space="preserve"> Perform CAM Operation</w:t>
            </w:r>
          </w:p>
        </w:tc>
      </w:tr>
      <w:tr w:rsidR="0064496E" w:rsidRPr="00BF7E69" w:rsidTr="0064496E">
        <w:tc>
          <w:tcPr>
            <w:tcW w:w="1187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64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64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64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338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b/>
                <w:color w:val="C0504D" w:themeColor="accent2"/>
              </w:rPr>
            </w:pPr>
          </w:p>
        </w:tc>
        <w:tc>
          <w:tcPr>
            <w:tcW w:w="1281" w:type="dxa"/>
          </w:tcPr>
          <w:p w:rsidR="0064496E" w:rsidRPr="00BF7E69" w:rsidRDefault="0064496E" w:rsidP="006F3FA9">
            <w:pPr>
              <w:pStyle w:val="Taskstyle"/>
              <w:numPr>
                <w:ilvl w:val="0"/>
                <w:numId w:val="0"/>
              </w:numPr>
              <w:rPr>
                <w:color w:val="C0504D" w:themeColor="accent2"/>
              </w:rPr>
            </w:pPr>
          </w:p>
        </w:tc>
      </w:tr>
    </w:tbl>
    <w:p w:rsidR="00D617AF" w:rsidRDefault="00D617AF" w:rsidP="00D617AF">
      <w:pPr>
        <w:rPr>
          <w:rFonts w:ascii="Arial" w:hAnsi="Arial" w:cs="Arial"/>
          <w:b/>
          <w:sz w:val="22"/>
          <w:szCs w:val="22"/>
        </w:rPr>
      </w:pPr>
    </w:p>
    <w:p w:rsidR="0031322C" w:rsidRDefault="0031322C" w:rsidP="00D617AF">
      <w:pPr>
        <w:rPr>
          <w:rFonts w:ascii="Arial" w:hAnsi="Arial" w:cs="Arial"/>
          <w:b/>
          <w:sz w:val="22"/>
          <w:szCs w:val="22"/>
        </w:rPr>
      </w:pPr>
      <w:r w:rsidRPr="007A34F7">
        <w:rPr>
          <w:rFonts w:ascii="Arial" w:hAnsi="Arial" w:cs="Arial"/>
          <w:b/>
          <w:sz w:val="22"/>
          <w:szCs w:val="22"/>
        </w:rPr>
        <w:t>N.</w:t>
      </w:r>
      <w:r>
        <w:rPr>
          <w:rFonts w:ascii="Arial" w:hAnsi="Arial" w:cs="Arial"/>
          <w:b/>
          <w:bCs/>
        </w:rPr>
        <w:t xml:space="preserve"> </w:t>
      </w:r>
      <w:r w:rsidRPr="007A34F7">
        <w:rPr>
          <w:rFonts w:ascii="Arial" w:hAnsi="Arial" w:cs="Arial"/>
          <w:b/>
          <w:bCs/>
          <w:sz w:val="22"/>
          <w:szCs w:val="22"/>
        </w:rPr>
        <w:t>Develop Professionalism</w:t>
      </w:r>
      <w:r w:rsidRPr="007A34F7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1500"/>
        <w:gridCol w:w="1427"/>
        <w:gridCol w:w="1167"/>
        <w:gridCol w:w="976"/>
        <w:gridCol w:w="1484"/>
        <w:gridCol w:w="1484"/>
      </w:tblGrid>
      <w:tr w:rsidR="00B10423" w:rsidRPr="00BF7E69" w:rsidTr="00B10423">
        <w:tc>
          <w:tcPr>
            <w:tcW w:w="1017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O1</w:t>
            </w:r>
            <w:r w:rsidRPr="007A34F7">
              <w:rPr>
                <w:szCs w:val="18"/>
              </w:rPr>
              <w:t xml:space="preserve">. </w:t>
            </w:r>
            <w:r w:rsidRPr="007A34F7">
              <w:rPr>
                <w:noProof/>
                <w:szCs w:val="18"/>
              </w:rPr>
              <w:t>Perform basic Arithmetic operation</w:t>
            </w:r>
          </w:p>
        </w:tc>
        <w:tc>
          <w:tcPr>
            <w:tcW w:w="1500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O2</w:t>
            </w:r>
            <w:r w:rsidRPr="007A34F7">
              <w:rPr>
                <w:szCs w:val="18"/>
              </w:rPr>
              <w:t xml:space="preserve">. </w:t>
            </w:r>
            <w:r w:rsidRPr="007A34F7">
              <w:rPr>
                <w:noProof/>
                <w:szCs w:val="18"/>
              </w:rPr>
              <w:t>Develop basic computer operating skills</w:t>
            </w:r>
          </w:p>
        </w:tc>
        <w:tc>
          <w:tcPr>
            <w:tcW w:w="1427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b/>
                <w:szCs w:val="18"/>
              </w:rPr>
              <w:t>O3.</w:t>
            </w:r>
            <w:r w:rsidRPr="007A34F7">
              <w:rPr>
                <w:szCs w:val="18"/>
              </w:rPr>
              <w:t xml:space="preserve"> Develop basic communication skills</w:t>
            </w:r>
          </w:p>
        </w:tc>
        <w:tc>
          <w:tcPr>
            <w:tcW w:w="1167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.</w:t>
            </w:r>
            <w:r w:rsidRPr="007A34F7">
              <w:rPr>
                <w:b/>
                <w:szCs w:val="18"/>
              </w:rPr>
              <w:t xml:space="preserve"> O4.</w:t>
            </w:r>
            <w:r w:rsidRPr="007A34F7">
              <w:rPr>
                <w:noProof/>
                <w:szCs w:val="18"/>
              </w:rPr>
              <w:t>Develop basic marketing skills</w:t>
            </w:r>
          </w:p>
        </w:tc>
        <w:tc>
          <w:tcPr>
            <w:tcW w:w="976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szCs w:val="18"/>
              </w:rPr>
            </w:pPr>
            <w:r w:rsidRPr="007A34F7">
              <w:rPr>
                <w:szCs w:val="18"/>
              </w:rPr>
              <w:t>.</w:t>
            </w:r>
          </w:p>
          <w:p w:rsidR="00B10423" w:rsidRPr="007A34F7" w:rsidRDefault="00B10423" w:rsidP="006F3FA9">
            <w:pPr>
              <w:jc w:val="center"/>
              <w:rPr>
                <w:sz w:val="18"/>
                <w:szCs w:val="18"/>
              </w:rPr>
            </w:pPr>
            <w:r w:rsidRPr="007A34F7">
              <w:rPr>
                <w:b/>
                <w:sz w:val="18"/>
                <w:szCs w:val="18"/>
              </w:rPr>
              <w:t>O5.</w:t>
            </w:r>
            <w:r w:rsidRPr="007A34F7">
              <w:rPr>
                <w:sz w:val="18"/>
                <w:szCs w:val="18"/>
              </w:rPr>
              <w:t xml:space="preserve"> Identify needs of the market</w:t>
            </w:r>
          </w:p>
        </w:tc>
        <w:tc>
          <w:tcPr>
            <w:tcW w:w="1484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>O6.</w:t>
            </w:r>
            <w:r w:rsidRPr="007A34F7">
              <w:rPr>
                <w:szCs w:val="18"/>
              </w:rPr>
              <w:t>Follow Environmental, Health and Safety standards</w:t>
            </w:r>
          </w:p>
        </w:tc>
        <w:tc>
          <w:tcPr>
            <w:tcW w:w="1484" w:type="dxa"/>
          </w:tcPr>
          <w:p w:rsidR="00B10423" w:rsidRPr="007A34F7" w:rsidRDefault="00B10423" w:rsidP="006F3FA9">
            <w:pPr>
              <w:pStyle w:val="Taskstyle"/>
              <w:numPr>
                <w:ilvl w:val="0"/>
                <w:numId w:val="0"/>
              </w:numPr>
              <w:rPr>
                <w:b/>
                <w:szCs w:val="18"/>
              </w:rPr>
            </w:pPr>
            <w:r w:rsidRPr="007A34F7">
              <w:rPr>
                <w:b/>
                <w:szCs w:val="18"/>
              </w:rPr>
              <w:t>N7. Upgrade Knowledge &amp; Skill as per Future Trends</w:t>
            </w:r>
          </w:p>
        </w:tc>
      </w:tr>
    </w:tbl>
    <w:p w:rsidR="0031322C" w:rsidRDefault="0031322C" w:rsidP="00D617AF">
      <w:pPr>
        <w:rPr>
          <w:rFonts w:ascii="Arial" w:hAnsi="Arial" w:cs="Arial"/>
          <w:b/>
          <w:sz w:val="22"/>
          <w:szCs w:val="22"/>
        </w:rPr>
      </w:pPr>
    </w:p>
    <w:p w:rsidR="00182AC2" w:rsidRDefault="00182AC2" w:rsidP="00AB22F3">
      <w:pPr>
        <w:rPr>
          <w:rFonts w:ascii="Arial" w:hAnsi="Arial" w:cs="Arial"/>
          <w:b/>
          <w:sz w:val="22"/>
          <w:szCs w:val="22"/>
        </w:rPr>
      </w:pPr>
    </w:p>
    <w:p w:rsidR="007A6907" w:rsidRDefault="007A6907" w:rsidP="00DA7118">
      <w:pPr>
        <w:spacing w:before="60"/>
        <w:rPr>
          <w:rFonts w:ascii="Arial" w:hAnsi="Arial" w:cs="Arial"/>
          <w:b/>
          <w:sz w:val="22"/>
          <w:szCs w:val="22"/>
        </w:rPr>
      </w:pPr>
    </w:p>
    <w:p w:rsidR="00F96D15" w:rsidRDefault="00F96D15" w:rsidP="00393F55">
      <w:pPr>
        <w:pStyle w:val="Additionalinformation"/>
        <w:spacing w:before="0" w:after="0"/>
      </w:pPr>
    </w:p>
    <w:p w:rsidR="007A34F7" w:rsidRDefault="007A34F7" w:rsidP="00393F55">
      <w:pPr>
        <w:pStyle w:val="Additionalinformation"/>
        <w:spacing w:before="0" w:after="0"/>
      </w:pPr>
    </w:p>
    <w:p w:rsidR="007A34F7" w:rsidRDefault="007A34F7" w:rsidP="00393F55">
      <w:pPr>
        <w:pStyle w:val="Additionalinformation"/>
        <w:spacing w:before="0" w:after="0"/>
      </w:pPr>
    </w:p>
    <w:p w:rsidR="007A34F7" w:rsidRDefault="007A34F7" w:rsidP="00393F55">
      <w:pPr>
        <w:pStyle w:val="Additionalinformation"/>
        <w:spacing w:before="0" w:after="0"/>
      </w:pPr>
    </w:p>
    <w:p w:rsidR="007A34F7" w:rsidRDefault="007A34F7" w:rsidP="00393F55">
      <w:pPr>
        <w:pStyle w:val="Additionalinformation"/>
        <w:spacing w:before="0" w:after="0"/>
      </w:pPr>
    </w:p>
    <w:p w:rsidR="00393F55" w:rsidRDefault="000849AC" w:rsidP="00393F55">
      <w:pPr>
        <w:pStyle w:val="Additionalinformation"/>
        <w:spacing w:before="0" w:after="0"/>
      </w:pPr>
      <w:r>
        <w:lastRenderedPageBreak/>
        <w:t>Addit</w:t>
      </w:r>
      <w:r w:rsidR="003A1784">
        <w:t>ional Information for “</w:t>
      </w:r>
      <w:r w:rsidR="007C5517">
        <w:t>Cabinet Maker</w:t>
      </w:r>
      <w:r w:rsidR="007431E1">
        <w:t>”</w:t>
      </w:r>
    </w:p>
    <w:p w:rsidR="002A00E7" w:rsidRDefault="002A00E7" w:rsidP="00393F55">
      <w:pPr>
        <w:pStyle w:val="Additionalinformation"/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2650"/>
        <w:gridCol w:w="2707"/>
        <w:gridCol w:w="2697"/>
      </w:tblGrid>
      <w:tr w:rsidR="00273238" w:rsidTr="00FE2629">
        <w:tc>
          <w:tcPr>
            <w:tcW w:w="2707" w:type="dxa"/>
          </w:tcPr>
          <w:p w:rsidR="007431E1" w:rsidRDefault="007431E1">
            <w:pPr>
              <w:pStyle w:val="WorkerTraits"/>
            </w:pPr>
            <w:r>
              <w:t>Worker traits</w:t>
            </w:r>
          </w:p>
          <w:p w:rsidR="005226EE" w:rsidRDefault="005226EE">
            <w:pPr>
              <w:pStyle w:val="Listoftraits"/>
            </w:pPr>
            <w:r>
              <w:t xml:space="preserve">Analytical </w:t>
            </w:r>
          </w:p>
          <w:p w:rsidR="005226EE" w:rsidRDefault="005226EE">
            <w:pPr>
              <w:pStyle w:val="Listoftraits"/>
            </w:pPr>
            <w:r>
              <w:t>Creative</w:t>
            </w:r>
          </w:p>
          <w:p w:rsidR="005226EE" w:rsidRDefault="005226EE" w:rsidP="00756C84">
            <w:pPr>
              <w:pStyle w:val="Listoftraits"/>
            </w:pPr>
            <w:r>
              <w:t>Hard worker</w:t>
            </w:r>
          </w:p>
          <w:p w:rsidR="005226EE" w:rsidRDefault="005226EE" w:rsidP="00756C84">
            <w:pPr>
              <w:pStyle w:val="Listoftraits"/>
            </w:pPr>
            <w:r>
              <w:t>Honest</w:t>
            </w:r>
          </w:p>
          <w:p w:rsidR="005226EE" w:rsidRDefault="005226EE" w:rsidP="005A4E4A">
            <w:pPr>
              <w:pStyle w:val="Listoftraits"/>
            </w:pPr>
            <w:r>
              <w:t>Physically fit</w:t>
            </w:r>
          </w:p>
          <w:p w:rsidR="005226EE" w:rsidRDefault="005226EE">
            <w:pPr>
              <w:pStyle w:val="Listoftraits"/>
            </w:pPr>
            <w:r>
              <w:t>Punctual</w:t>
            </w:r>
          </w:p>
          <w:p w:rsidR="005226EE" w:rsidRDefault="005226EE" w:rsidP="0086304C">
            <w:pPr>
              <w:pStyle w:val="Listoftraits"/>
            </w:pPr>
            <w:r>
              <w:t>Responsible</w:t>
            </w:r>
          </w:p>
          <w:p w:rsidR="008541A5" w:rsidRDefault="005226EE">
            <w:pPr>
              <w:pStyle w:val="Listoftraits"/>
            </w:pPr>
            <w:r>
              <w:t>Team worker</w:t>
            </w:r>
          </w:p>
        </w:tc>
        <w:tc>
          <w:tcPr>
            <w:tcW w:w="2707" w:type="dxa"/>
          </w:tcPr>
          <w:p w:rsidR="007431E1" w:rsidRDefault="007431E1">
            <w:pPr>
              <w:pStyle w:val="Entryrequirement"/>
            </w:pPr>
            <w:r>
              <w:t>Entry Requirements</w:t>
            </w:r>
          </w:p>
          <w:p w:rsidR="007431E1" w:rsidRDefault="00F72E64">
            <w:pPr>
              <w:pStyle w:val="ListofEntryrequirement"/>
            </w:pPr>
            <w:r>
              <w:t>At least</w:t>
            </w:r>
            <w:r w:rsidR="007C5517">
              <w:t xml:space="preserve"> </w:t>
            </w:r>
            <w:r w:rsidR="0004216F">
              <w:t>middle</w:t>
            </w:r>
            <w:r w:rsidR="003306FC">
              <w:t xml:space="preserve"> preferab</w:t>
            </w:r>
            <w:r w:rsidR="0004216F">
              <w:t>le matric</w:t>
            </w:r>
            <w:r w:rsidR="003306FC">
              <w:t>.</w:t>
            </w:r>
          </w:p>
          <w:p w:rsidR="007431E1" w:rsidRDefault="007431E1">
            <w:pPr>
              <w:pStyle w:val="ListofEntryrequirement"/>
            </w:pPr>
          </w:p>
          <w:p w:rsidR="007431E1" w:rsidRDefault="007431E1">
            <w:pPr>
              <w:pStyle w:val="ListofEntryrequirement"/>
            </w:pPr>
          </w:p>
          <w:p w:rsidR="007431E1" w:rsidRDefault="007431E1">
            <w:pPr>
              <w:pStyle w:val="ListofEntryrequirement"/>
            </w:pPr>
          </w:p>
          <w:p w:rsidR="007431E1" w:rsidRDefault="007431E1">
            <w:pPr>
              <w:pStyle w:val="ListofEntryrequirement"/>
            </w:pPr>
          </w:p>
        </w:tc>
        <w:tc>
          <w:tcPr>
            <w:tcW w:w="2707" w:type="dxa"/>
          </w:tcPr>
          <w:p w:rsidR="007431E1" w:rsidRDefault="007431E1">
            <w:pPr>
              <w:pStyle w:val="Durationoftraining"/>
            </w:pPr>
            <w:r>
              <w:t>Duration of Training Required</w:t>
            </w:r>
          </w:p>
          <w:p w:rsidR="0004216F" w:rsidRPr="00D15A89" w:rsidRDefault="00D15A89" w:rsidP="00F34654">
            <w:pPr>
              <w:pStyle w:val="Listofduration"/>
              <w:rPr>
                <w:color w:val="FF0000"/>
              </w:rPr>
            </w:pPr>
            <w:r w:rsidRPr="00D15A89">
              <w:rPr>
                <w:color w:val="FF0000"/>
              </w:rPr>
              <w:t xml:space="preserve">Recommended by the trade experts that duration of the course </w:t>
            </w:r>
            <w:proofErr w:type="gramStart"/>
            <w:r w:rsidRPr="00D15A89">
              <w:rPr>
                <w:color w:val="FF0000"/>
              </w:rPr>
              <w:t xml:space="preserve">and 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and</w:t>
            </w:r>
            <w:proofErr w:type="spellEnd"/>
            <w:proofErr w:type="gramEnd"/>
            <w:r>
              <w:rPr>
                <w:color w:val="FF0000"/>
              </w:rPr>
              <w:t xml:space="preserve"> allocation of </w:t>
            </w:r>
            <w:r w:rsidRPr="00D15A89">
              <w:rPr>
                <w:color w:val="FF0000"/>
              </w:rPr>
              <w:t>credit hours may be decided in the validation workshop.</w:t>
            </w:r>
          </w:p>
        </w:tc>
        <w:tc>
          <w:tcPr>
            <w:tcW w:w="2708" w:type="dxa"/>
          </w:tcPr>
          <w:p w:rsidR="009C1452" w:rsidRDefault="007523E3" w:rsidP="007523E3">
            <w:pPr>
              <w:pStyle w:val="Careerpaths"/>
            </w:pPr>
            <w:r>
              <w:t>Career Paths</w:t>
            </w:r>
          </w:p>
          <w:p w:rsidR="007431E1" w:rsidRDefault="007C5517" w:rsidP="00132BBB">
            <w:pPr>
              <w:pStyle w:val="Listofcareerpaths"/>
            </w:pPr>
            <w:r>
              <w:t>Cabinet Maker</w:t>
            </w:r>
            <w:r w:rsidR="00CC0E47">
              <w:t>.</w:t>
            </w:r>
          </w:p>
          <w:p w:rsidR="007C5517" w:rsidRDefault="00132BBB" w:rsidP="00132BBB">
            <w:pPr>
              <w:pStyle w:val="Listofcareerpaths"/>
            </w:pPr>
            <w:r>
              <w:t>Superviso</w:t>
            </w:r>
            <w:r w:rsidR="00CC0E47">
              <w:t>r.</w:t>
            </w:r>
          </w:p>
          <w:p w:rsidR="00B25E06" w:rsidRDefault="00B25E06" w:rsidP="00132BBB">
            <w:pPr>
              <w:pStyle w:val="Listofcareerpaths"/>
            </w:pPr>
          </w:p>
          <w:p w:rsidR="00B25E06" w:rsidRDefault="00B25E06" w:rsidP="00132BBB">
            <w:pPr>
              <w:pStyle w:val="Listofcareerpaths"/>
              <w:rPr>
                <w:b/>
              </w:rPr>
            </w:pPr>
            <w:r w:rsidRPr="00B25E06">
              <w:rPr>
                <w:b/>
              </w:rPr>
              <w:t xml:space="preserve">Future </w:t>
            </w:r>
            <w:r w:rsidR="004F00E0">
              <w:rPr>
                <w:b/>
              </w:rPr>
              <w:t>T</w:t>
            </w:r>
            <w:r w:rsidR="004F00E0" w:rsidRPr="00B25E06">
              <w:rPr>
                <w:b/>
              </w:rPr>
              <w:t>rend</w:t>
            </w:r>
            <w:r w:rsidR="004F00E0">
              <w:rPr>
                <w:b/>
              </w:rPr>
              <w:t>s</w:t>
            </w:r>
          </w:p>
          <w:p w:rsidR="004F00E0" w:rsidRDefault="00000B23" w:rsidP="00132BBB">
            <w:pPr>
              <w:pStyle w:val="Listofcareerpaths"/>
            </w:pPr>
            <w:r>
              <w:t xml:space="preserve">Forman. </w:t>
            </w:r>
          </w:p>
          <w:p w:rsidR="00B25E06" w:rsidRDefault="00B25E06" w:rsidP="00132BBB">
            <w:pPr>
              <w:pStyle w:val="Listofcareerpaths"/>
            </w:pPr>
          </w:p>
          <w:p w:rsidR="00B25E06" w:rsidRDefault="00B25E06" w:rsidP="00132BBB">
            <w:pPr>
              <w:pStyle w:val="Listofcareerpaths"/>
            </w:pPr>
          </w:p>
        </w:tc>
      </w:tr>
      <w:tr w:rsidR="007431E1" w:rsidTr="0018726E">
        <w:trPr>
          <w:cantSplit/>
          <w:trHeight w:val="15666"/>
        </w:trPr>
        <w:tc>
          <w:tcPr>
            <w:tcW w:w="5414" w:type="dxa"/>
            <w:gridSpan w:val="2"/>
          </w:tcPr>
          <w:p w:rsidR="007431E1" w:rsidRPr="003162FE" w:rsidRDefault="007431E1" w:rsidP="00362343">
            <w:pPr>
              <w:pStyle w:val="Relatedknowledge"/>
              <w:rPr>
                <w:rFonts w:ascii="Arial" w:hAnsi="Arial" w:cs="Arial"/>
                <w:b/>
                <w:bCs/>
              </w:rPr>
            </w:pPr>
            <w:r w:rsidRPr="003162FE">
              <w:rPr>
                <w:rFonts w:ascii="Arial" w:hAnsi="Arial" w:cs="Arial"/>
                <w:b/>
                <w:bCs/>
              </w:rPr>
              <w:lastRenderedPageBreak/>
              <w:t>Related Knowledge</w:t>
            </w:r>
          </w:p>
          <w:p w:rsidR="005226EE" w:rsidRPr="003162FE" w:rsidRDefault="007A34F7" w:rsidP="001C6292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Able to maintain safe working environment</w:t>
            </w:r>
            <w:r w:rsidR="005226EE" w:rsidRPr="003162FE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="005226EE" w:rsidRPr="003162FE" w:rsidRDefault="007A34F7" w:rsidP="001C6292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Able to estimate cost calculation</w:t>
            </w:r>
          </w:p>
          <w:p w:rsidR="005226EE" w:rsidRPr="003162FE" w:rsidRDefault="007E7336" w:rsidP="002825DB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 xml:space="preserve">Understand </w:t>
            </w:r>
            <w:r w:rsidR="005226EE" w:rsidRPr="003162FE">
              <w:rPr>
                <w:rFonts w:ascii="Arial" w:hAnsi="Arial" w:cs="Arial"/>
                <w:bCs/>
                <w:sz w:val="22"/>
                <w:szCs w:val="22"/>
              </w:rPr>
              <w:t xml:space="preserve">Assembling &amp; disassembling </w:t>
            </w:r>
            <w:r w:rsidR="007A34F7" w:rsidRPr="003162FE">
              <w:rPr>
                <w:rFonts w:ascii="Arial" w:hAnsi="Arial" w:cs="Arial"/>
                <w:bCs/>
                <w:sz w:val="22"/>
                <w:szCs w:val="22"/>
              </w:rPr>
              <w:t>Techniques.</w:t>
            </w:r>
          </w:p>
          <w:p w:rsidR="005226EE" w:rsidRPr="003162FE" w:rsidRDefault="005226EE" w:rsidP="001C6292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Basic arithmetic</w:t>
            </w:r>
          </w:p>
          <w:p w:rsidR="005226EE" w:rsidRPr="003162FE" w:rsidRDefault="005226EE" w:rsidP="00ED3787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 xml:space="preserve">Communication &amp; its ways </w:t>
            </w:r>
          </w:p>
          <w:p w:rsidR="005226EE" w:rsidRPr="003162FE" w:rsidRDefault="005226EE" w:rsidP="00C7436A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H</w:t>
            </w:r>
            <w:r w:rsidR="007A34F7" w:rsidRPr="003162FE">
              <w:rPr>
                <w:rFonts w:ascii="Arial" w:hAnsi="Arial" w:cs="Arial"/>
                <w:bCs/>
                <w:sz w:val="22"/>
                <w:szCs w:val="22"/>
              </w:rPr>
              <w:t>andling of hand tools</w:t>
            </w:r>
          </w:p>
          <w:p w:rsidR="005226EE" w:rsidRPr="003162FE" w:rsidRDefault="005226EE" w:rsidP="00E83A0F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Health &amp; safety</w:t>
            </w:r>
          </w:p>
          <w:p w:rsidR="005226EE" w:rsidRPr="003162FE" w:rsidRDefault="005226EE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Housekeeping practices, such as</w:t>
            </w:r>
            <w:r w:rsidR="007A34F7" w:rsidRPr="003162F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162FE">
              <w:rPr>
                <w:rFonts w:ascii="Arial" w:hAnsi="Arial" w:cs="Arial"/>
                <w:bCs/>
                <w:sz w:val="22"/>
                <w:szCs w:val="22"/>
              </w:rPr>
              <w:t>to proper storage place, pick up debris</w:t>
            </w:r>
          </w:p>
          <w:p w:rsidR="005226EE" w:rsidRPr="003162FE" w:rsidRDefault="00A370F6" w:rsidP="001C6292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 xml:space="preserve">Operations of the </w:t>
            </w:r>
            <w:r w:rsidR="007A34F7" w:rsidRPr="003162FE">
              <w:rPr>
                <w:rFonts w:ascii="Arial" w:hAnsi="Arial" w:cs="Arial"/>
                <w:bCs/>
                <w:sz w:val="22"/>
                <w:szCs w:val="22"/>
              </w:rPr>
              <w:t xml:space="preserve"> machines</w:t>
            </w:r>
          </w:p>
          <w:p w:rsidR="005226EE" w:rsidRPr="003162FE" w:rsidRDefault="007A34F7" w:rsidP="007464D9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Able to operate computer</w:t>
            </w:r>
          </w:p>
          <w:p w:rsidR="005226EE" w:rsidRPr="003162FE" w:rsidRDefault="007A34F7" w:rsidP="002825DB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Able to proceed CAD/CAM operations</w:t>
            </w:r>
          </w:p>
          <w:p w:rsidR="005226EE" w:rsidRPr="003162FE" w:rsidRDefault="005226EE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Normal operating conditions</w:t>
            </w:r>
          </w:p>
          <w:p w:rsidR="00F75DA3" w:rsidRPr="003162FE" w:rsidRDefault="00A370F6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Related Materials</w:t>
            </w:r>
          </w:p>
          <w:p w:rsidR="00A40797" w:rsidRPr="003162FE" w:rsidRDefault="00A40797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Related Hardware</w:t>
            </w:r>
          </w:p>
          <w:p w:rsidR="00A40797" w:rsidRPr="003162FE" w:rsidRDefault="00B96AE6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Finishing Materials</w:t>
            </w:r>
          </w:p>
          <w:p w:rsidR="00B96AE6" w:rsidRPr="003162FE" w:rsidRDefault="00B96AE6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Sharpening Methods</w:t>
            </w:r>
          </w:p>
          <w:p w:rsidR="00B96AE6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Manufacturing Processes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Structure of Trees</w:t>
            </w:r>
          </w:p>
          <w:p w:rsidR="00A370F6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Classification of Timber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Defect &amp; Abnormalities of timber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Kinds of Woods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Supervision Techniques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Cost Calculation Procedures</w:t>
            </w:r>
          </w:p>
          <w:p w:rsidR="006142CB" w:rsidRPr="003162FE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3162FE">
              <w:rPr>
                <w:rFonts w:ascii="Arial" w:hAnsi="Arial" w:cs="Arial"/>
                <w:bCs/>
                <w:sz w:val="22"/>
                <w:szCs w:val="22"/>
              </w:rPr>
              <w:t>Record Keeping</w:t>
            </w:r>
          </w:p>
          <w:p w:rsidR="006142CB" w:rsidRPr="001C6292" w:rsidRDefault="006142CB" w:rsidP="00F75DA3">
            <w:pPr>
              <w:pStyle w:val="Relatedknowledge"/>
              <w:numPr>
                <w:ilvl w:val="0"/>
                <w:numId w:val="22"/>
              </w:numPr>
              <w:spacing w:before="0" w:after="0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415" w:type="dxa"/>
            <w:gridSpan w:val="2"/>
          </w:tcPr>
          <w:p w:rsidR="007431E1" w:rsidRDefault="007431E1" w:rsidP="004E7DB5">
            <w:pPr>
              <w:pStyle w:val="Toolsequipment"/>
              <w:rPr>
                <w:b/>
                <w:bCs/>
              </w:rPr>
            </w:pPr>
            <w:r>
              <w:rPr>
                <w:b/>
                <w:bCs/>
              </w:rPr>
              <w:t>Tools/Equipment</w:t>
            </w:r>
          </w:p>
          <w:p w:rsidR="001C50C4" w:rsidRPr="00501BF5" w:rsidRDefault="00987097" w:rsidP="00852CE5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b/>
                <w:szCs w:val="24"/>
              </w:rPr>
            </w:pPr>
            <w:r w:rsidRPr="00501BF5">
              <w:rPr>
                <w:rFonts w:ascii="Arial" w:hAnsi="Arial" w:cs="Arial"/>
                <w:b/>
                <w:szCs w:val="24"/>
              </w:rPr>
              <w:t xml:space="preserve">Measuring, Marking &amp; Squaring </w:t>
            </w:r>
            <w:r w:rsidR="001C50C4" w:rsidRPr="00501BF5">
              <w:rPr>
                <w:rFonts w:ascii="Arial" w:hAnsi="Arial" w:cs="Arial"/>
                <w:b/>
                <w:szCs w:val="24"/>
              </w:rPr>
              <w:t>Tool</w:t>
            </w:r>
            <w:r w:rsidRPr="00501BF5">
              <w:rPr>
                <w:rFonts w:ascii="Arial" w:hAnsi="Arial" w:cs="Arial"/>
                <w:b/>
                <w:szCs w:val="24"/>
              </w:rPr>
              <w:t>s</w:t>
            </w:r>
            <w:r w:rsidR="001C50C4" w:rsidRPr="00501BF5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a. Steel tape 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b. Steel rule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c. zigzag rule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 w:rsidR="007A34F7" w:rsidRPr="003162FE">
              <w:rPr>
                <w:rFonts w:ascii="Arial" w:hAnsi="Arial" w:cs="Arial"/>
                <w:sz w:val="22"/>
                <w:szCs w:val="22"/>
              </w:rPr>
              <w:t>Verneer</w:t>
            </w:r>
            <w:proofErr w:type="spellEnd"/>
            <w:r w:rsidRPr="003162FE">
              <w:rPr>
                <w:rFonts w:ascii="Arial" w:hAnsi="Arial" w:cs="Arial"/>
                <w:sz w:val="22"/>
                <w:szCs w:val="22"/>
              </w:rPr>
              <w:t xml:space="preserve"> caliper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e. Carpenter Tri square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f. miter square 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g. </w:t>
            </w:r>
            <w:r w:rsidR="00FE2629" w:rsidRPr="003162FE">
              <w:rPr>
                <w:rFonts w:ascii="Arial" w:hAnsi="Arial" w:cs="Arial"/>
                <w:sz w:val="22"/>
                <w:szCs w:val="22"/>
              </w:rPr>
              <w:t>F</w:t>
            </w:r>
            <w:r w:rsidRPr="003162FE">
              <w:rPr>
                <w:rFonts w:ascii="Arial" w:hAnsi="Arial" w:cs="Arial"/>
                <w:sz w:val="22"/>
                <w:szCs w:val="22"/>
              </w:rPr>
              <w:t>raming square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h.</w:t>
            </w:r>
            <w:r w:rsidR="00FE2629" w:rsidRPr="003162FE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Pr="003162FE">
              <w:rPr>
                <w:rFonts w:ascii="Arial" w:hAnsi="Arial" w:cs="Arial"/>
                <w:sz w:val="22"/>
                <w:szCs w:val="22"/>
              </w:rPr>
              <w:t>ombination square</w:t>
            </w:r>
          </w:p>
          <w:p w:rsidR="001C50C4" w:rsidRPr="003162FE" w:rsidRDefault="00FE2629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i. S</w:t>
            </w:r>
            <w:r w:rsidR="001C50C4" w:rsidRPr="003162FE">
              <w:rPr>
                <w:rFonts w:ascii="Arial" w:hAnsi="Arial" w:cs="Arial"/>
                <w:sz w:val="22"/>
                <w:szCs w:val="22"/>
              </w:rPr>
              <w:t>pirit level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j. marking /mortise gauge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k. Sliding bevel</w:t>
            </w:r>
          </w:p>
          <w:p w:rsidR="001C50C4" w:rsidRPr="003162FE" w:rsidRDefault="00FE2629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l. S</w:t>
            </w:r>
            <w:r w:rsidR="001C50C4" w:rsidRPr="003162FE">
              <w:rPr>
                <w:rFonts w:ascii="Arial" w:hAnsi="Arial" w:cs="Arial"/>
                <w:sz w:val="22"/>
                <w:szCs w:val="22"/>
              </w:rPr>
              <w:t>criber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m. </w:t>
            </w:r>
            <w:r w:rsidR="00FE2629" w:rsidRPr="003162FE">
              <w:rPr>
                <w:rFonts w:ascii="Arial" w:hAnsi="Arial" w:cs="Arial"/>
                <w:sz w:val="22"/>
                <w:szCs w:val="22"/>
              </w:rPr>
              <w:t>marking awl</w:t>
            </w:r>
          </w:p>
          <w:p w:rsidR="00FE2629" w:rsidRPr="003162FE" w:rsidRDefault="00FE2629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n. Nail punch</w:t>
            </w:r>
          </w:p>
          <w:p w:rsidR="001C50C4" w:rsidRPr="003162FE" w:rsidRDefault="001C50C4" w:rsidP="001C50C4">
            <w:pPr>
              <w:pStyle w:val="Toolsequipment"/>
              <w:spacing w:before="0" w:after="0"/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E2629" w:rsidRPr="00501BF5" w:rsidRDefault="00987097" w:rsidP="00852CE5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b/>
                <w:szCs w:val="24"/>
              </w:rPr>
            </w:pPr>
            <w:r w:rsidRPr="00501BF5">
              <w:rPr>
                <w:rFonts w:ascii="Arial" w:hAnsi="Arial" w:cs="Arial"/>
                <w:b/>
                <w:szCs w:val="24"/>
              </w:rPr>
              <w:t>Hand Saws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hand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Hack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Key hole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Compass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Bow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Coping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Fret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Miter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Back saw</w:t>
            </w:r>
          </w:p>
          <w:p w:rsidR="00FE2629" w:rsidRPr="003162FE" w:rsidRDefault="00FE2629" w:rsidP="00FE2629">
            <w:pPr>
              <w:pStyle w:val="Toolsequipment"/>
              <w:numPr>
                <w:ilvl w:val="1"/>
                <w:numId w:val="46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Veneer saw</w:t>
            </w:r>
          </w:p>
          <w:p w:rsidR="00273238" w:rsidRPr="003162FE" w:rsidRDefault="00273238" w:rsidP="00273238">
            <w:pPr>
              <w:pStyle w:val="Toolsequipment"/>
              <w:spacing w:before="0" w:after="0"/>
              <w:ind w:left="1850"/>
              <w:rPr>
                <w:rFonts w:ascii="Arial" w:hAnsi="Arial" w:cs="Arial"/>
                <w:sz w:val="22"/>
                <w:szCs w:val="22"/>
              </w:rPr>
            </w:pPr>
          </w:p>
          <w:p w:rsidR="00273238" w:rsidRPr="00501BF5" w:rsidRDefault="00273238" w:rsidP="00852CE5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b/>
                <w:szCs w:val="24"/>
              </w:rPr>
            </w:pPr>
            <w:r w:rsidRPr="00501BF5">
              <w:rPr>
                <w:rFonts w:ascii="Arial" w:hAnsi="Arial" w:cs="Arial"/>
                <w:b/>
                <w:szCs w:val="24"/>
              </w:rPr>
              <w:t>Fixing &amp; Holding devices</w:t>
            </w:r>
          </w:p>
          <w:p w:rsidR="00273238" w:rsidRPr="003162FE" w:rsidRDefault="00273238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G Clamp</w:t>
            </w:r>
          </w:p>
          <w:p w:rsidR="00273238" w:rsidRPr="003162FE" w:rsidRDefault="00273238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C Clamp</w:t>
            </w:r>
          </w:p>
          <w:p w:rsidR="00273238" w:rsidRPr="003162FE" w:rsidRDefault="00273238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Sash Bar Clamp</w:t>
            </w:r>
          </w:p>
          <w:p w:rsidR="00273238" w:rsidRPr="003162FE" w:rsidRDefault="00273238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Miter Clamp</w:t>
            </w:r>
          </w:p>
          <w:p w:rsidR="00273238" w:rsidRPr="003162FE" w:rsidRDefault="00273238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Corner/Edge Clamp</w:t>
            </w:r>
          </w:p>
          <w:p w:rsidR="00273238" w:rsidRPr="003162FE" w:rsidRDefault="00987097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Quick Action Clamp</w:t>
            </w:r>
          </w:p>
          <w:p w:rsidR="00273238" w:rsidRPr="003162FE" w:rsidRDefault="00987097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Rope Clamp</w:t>
            </w:r>
          </w:p>
          <w:p w:rsidR="00987097" w:rsidRPr="003162FE" w:rsidRDefault="00987097" w:rsidP="00273238">
            <w:pPr>
              <w:pStyle w:val="Toolsequipment"/>
              <w:numPr>
                <w:ilvl w:val="0"/>
                <w:numId w:val="47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Woodworking vice</w:t>
            </w:r>
          </w:p>
          <w:p w:rsidR="005226EE" w:rsidRPr="003162FE" w:rsidRDefault="005226EE" w:rsidP="00852CE5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Arc welding machine</w:t>
            </w:r>
          </w:p>
          <w:p w:rsidR="005226EE" w:rsidRPr="003162FE" w:rsidRDefault="005226EE" w:rsidP="003162FE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Chisel set </w:t>
            </w:r>
          </w:p>
          <w:p w:rsidR="005226EE" w:rsidRPr="003162FE" w:rsidRDefault="005226EE" w:rsidP="00D703CE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Grip pliers  </w:t>
            </w:r>
          </w:p>
          <w:p w:rsidR="0004216F" w:rsidRPr="003162FE" w:rsidRDefault="00FE2629" w:rsidP="00466A86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Wheel dresser</w:t>
            </w:r>
          </w:p>
          <w:p w:rsidR="00FE2629" w:rsidRPr="003162FE" w:rsidRDefault="00FE2629" w:rsidP="00466A86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Blind Rivet gun</w:t>
            </w:r>
          </w:p>
          <w:p w:rsidR="00987097" w:rsidRPr="003162FE" w:rsidRDefault="00987097" w:rsidP="00466A86">
            <w:pPr>
              <w:pStyle w:val="Toolsequipment"/>
              <w:numPr>
                <w:ilvl w:val="0"/>
                <w:numId w:val="25"/>
              </w:numPr>
              <w:spacing w:before="0" w:after="0"/>
            </w:pPr>
            <w:r w:rsidRPr="003162FE">
              <w:rPr>
                <w:rFonts w:ascii="Arial" w:hAnsi="Arial" w:cs="Arial"/>
                <w:sz w:val="22"/>
                <w:szCs w:val="22"/>
              </w:rPr>
              <w:t>Boring Bits</w:t>
            </w:r>
          </w:p>
          <w:p w:rsidR="003162FE" w:rsidRPr="003162FE" w:rsidRDefault="003162FE" w:rsidP="00466A86">
            <w:pPr>
              <w:pStyle w:val="Toolsequipment"/>
              <w:numPr>
                <w:ilvl w:val="0"/>
                <w:numId w:val="25"/>
              </w:numPr>
              <w:spacing w:before="0" w:after="0"/>
            </w:pPr>
            <w:r>
              <w:rPr>
                <w:rFonts w:ascii="Arial" w:hAnsi="Arial" w:cs="Arial"/>
                <w:sz w:val="22"/>
                <w:szCs w:val="22"/>
              </w:rPr>
              <w:t>Butt Welding Machine</w:t>
            </w:r>
          </w:p>
          <w:p w:rsidR="003162FE" w:rsidRPr="00565848" w:rsidRDefault="003162FE" w:rsidP="00466A86">
            <w:pPr>
              <w:pStyle w:val="Toolsequipment"/>
              <w:numPr>
                <w:ilvl w:val="0"/>
                <w:numId w:val="25"/>
              </w:numPr>
              <w:spacing w:before="0" w:after="0"/>
            </w:pPr>
            <w:r>
              <w:rPr>
                <w:rFonts w:ascii="Arial" w:hAnsi="Arial" w:cs="Arial"/>
                <w:sz w:val="22"/>
                <w:szCs w:val="22"/>
              </w:rPr>
              <w:t>Horse Racks</w:t>
            </w:r>
          </w:p>
        </w:tc>
      </w:tr>
      <w:tr w:rsidR="007A34F7" w:rsidTr="0018726E">
        <w:trPr>
          <w:cantSplit/>
          <w:trHeight w:val="15666"/>
        </w:trPr>
        <w:tc>
          <w:tcPr>
            <w:tcW w:w="5414" w:type="dxa"/>
            <w:gridSpan w:val="2"/>
          </w:tcPr>
          <w:p w:rsidR="007A34F7" w:rsidRPr="00BF3DCE" w:rsidRDefault="00B96AE6" w:rsidP="00362343">
            <w:pPr>
              <w:pStyle w:val="Relatedknowledge"/>
              <w:rPr>
                <w:rFonts w:ascii="Arial" w:hAnsi="Arial" w:cs="Arial"/>
                <w:b/>
                <w:bCs/>
              </w:rPr>
            </w:pPr>
            <w:r w:rsidRPr="00BF3DCE">
              <w:rPr>
                <w:rFonts w:ascii="Arial" w:hAnsi="Arial" w:cs="Arial"/>
                <w:b/>
                <w:bCs/>
              </w:rPr>
              <w:lastRenderedPageBreak/>
              <w:t>Machines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Log Band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Band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Cross Cut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Table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Jointer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Thickness Plainer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Multiple Rip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Panel Saw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Veneer Cutting Machine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Veneer Splicing Machine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Chain/ slot mortise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Carcass Press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Hydraulic Press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Universal Sanding Machine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Edge Sanding Machine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Universal Grinders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Air less Spray Unit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Spindle Molder</w:t>
            </w:r>
          </w:p>
          <w:p w:rsidR="00B96AE6" w:rsidRPr="000738AB" w:rsidRDefault="00B96AE6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Wood Turning Lathe</w:t>
            </w:r>
          </w:p>
          <w:p w:rsidR="00B96AE6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Portable Sanders</w:t>
            </w:r>
          </w:p>
          <w:p w:rsidR="006142CB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Jig Saw</w:t>
            </w:r>
          </w:p>
          <w:p w:rsidR="006142CB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Plunge Router</w:t>
            </w:r>
          </w:p>
          <w:p w:rsidR="006142CB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Domino Jointer</w:t>
            </w:r>
          </w:p>
          <w:p w:rsidR="006142CB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Biscuit Jointer</w:t>
            </w:r>
          </w:p>
          <w:p w:rsidR="006142CB" w:rsidRPr="000738AB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Cs/>
              </w:rPr>
            </w:pPr>
            <w:r w:rsidRPr="000738AB">
              <w:rPr>
                <w:bCs/>
              </w:rPr>
              <w:t>CNC workstation</w:t>
            </w:r>
          </w:p>
          <w:p w:rsidR="006142CB" w:rsidRPr="00B96AE6" w:rsidRDefault="006142CB" w:rsidP="00B96AE6">
            <w:pPr>
              <w:pStyle w:val="Relatedknowledge"/>
              <w:numPr>
                <w:ilvl w:val="0"/>
                <w:numId w:val="48"/>
              </w:numPr>
              <w:rPr>
                <w:b/>
                <w:bCs/>
              </w:rPr>
            </w:pPr>
          </w:p>
        </w:tc>
        <w:tc>
          <w:tcPr>
            <w:tcW w:w="5415" w:type="dxa"/>
            <w:gridSpan w:val="2"/>
          </w:tcPr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Hammer set 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Hand electrical drill machine </w:t>
            </w:r>
          </w:p>
          <w:p w:rsidR="007A34F7" w:rsidRPr="003162FE" w:rsidRDefault="007A34F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Hand electrical grinder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Pliers set 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Pressure jack 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Puller 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 xml:space="preserve">Safety shoes, goggles, gloves, helmet, </w:t>
            </w:r>
          </w:p>
          <w:p w:rsidR="007A34F7" w:rsidRPr="003162FE" w:rsidRDefault="007A34F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Screw driver tool kit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Socket set T-Type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Spanner set</w:t>
            </w:r>
          </w:p>
          <w:p w:rsidR="007A34F7" w:rsidRPr="003162FE" w:rsidRDefault="007A34F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Torque wrench</w:t>
            </w:r>
          </w:p>
          <w:p w:rsidR="007A34F7" w:rsidRPr="003162FE" w:rsidRDefault="007A34F7" w:rsidP="007A34F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Adjustable Wrench</w:t>
            </w:r>
          </w:p>
          <w:p w:rsidR="007A34F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Scrapers</w:t>
            </w:r>
          </w:p>
          <w:p w:rsidR="0098709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Smooth Plain</w:t>
            </w:r>
          </w:p>
          <w:p w:rsidR="0098709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Trying Plain</w:t>
            </w:r>
          </w:p>
          <w:p w:rsidR="0098709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Jack Plain</w:t>
            </w:r>
          </w:p>
          <w:p w:rsidR="0098709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Block plain</w:t>
            </w:r>
          </w:p>
          <w:p w:rsidR="00987097" w:rsidRPr="003162FE" w:rsidRDefault="00987097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Rabbet Plain</w:t>
            </w:r>
          </w:p>
          <w:p w:rsidR="006142CB" w:rsidRPr="003162FE" w:rsidRDefault="006142CB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File &amp; Rasps</w:t>
            </w:r>
          </w:p>
          <w:p w:rsidR="00987097" w:rsidRPr="003162FE" w:rsidRDefault="006142CB" w:rsidP="00987097">
            <w:pPr>
              <w:pStyle w:val="Toolsequipment"/>
              <w:numPr>
                <w:ilvl w:val="0"/>
                <w:numId w:val="25"/>
              </w:num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162FE">
              <w:rPr>
                <w:rFonts w:ascii="Arial" w:hAnsi="Arial" w:cs="Arial"/>
                <w:sz w:val="22"/>
                <w:szCs w:val="22"/>
              </w:rPr>
              <w:t>Braces</w:t>
            </w:r>
          </w:p>
          <w:p w:rsidR="006142CB" w:rsidRDefault="006142CB" w:rsidP="00987097">
            <w:pPr>
              <w:pStyle w:val="Toolsequipment"/>
              <w:numPr>
                <w:ilvl w:val="0"/>
                <w:numId w:val="25"/>
              </w:numPr>
              <w:spacing w:before="0" w:after="0"/>
            </w:pPr>
            <w:r w:rsidRPr="003162FE">
              <w:rPr>
                <w:rFonts w:ascii="Arial" w:hAnsi="Arial" w:cs="Arial"/>
                <w:sz w:val="22"/>
                <w:szCs w:val="22"/>
              </w:rPr>
              <w:t>Sharpening Stones</w:t>
            </w:r>
          </w:p>
          <w:p w:rsidR="006142CB" w:rsidRDefault="006142CB" w:rsidP="00987097">
            <w:pPr>
              <w:pStyle w:val="Toolsequipment"/>
              <w:numPr>
                <w:ilvl w:val="0"/>
                <w:numId w:val="25"/>
              </w:numPr>
              <w:spacing w:before="0" w:after="0"/>
            </w:pPr>
          </w:p>
          <w:p w:rsidR="007A34F7" w:rsidRPr="00FC2666" w:rsidRDefault="007A34F7" w:rsidP="003162FE">
            <w:pPr>
              <w:pStyle w:val="Toolsequipment"/>
              <w:spacing w:before="0" w:after="0"/>
            </w:pPr>
          </w:p>
          <w:p w:rsidR="007A34F7" w:rsidRDefault="007A34F7" w:rsidP="004E7DB5">
            <w:pPr>
              <w:pStyle w:val="Toolsequipment"/>
              <w:rPr>
                <w:b/>
                <w:bCs/>
              </w:rPr>
            </w:pPr>
          </w:p>
        </w:tc>
      </w:tr>
    </w:tbl>
    <w:p w:rsidR="007431E1" w:rsidRDefault="007431E1" w:rsidP="00592DA3">
      <w:pPr>
        <w:pStyle w:val="Additionalinformation"/>
      </w:pPr>
    </w:p>
    <w:sectPr w:rsidR="007431E1" w:rsidSect="00923BE9">
      <w:pgSz w:w="11909" w:h="16834" w:code="9"/>
      <w:pgMar w:top="1152" w:right="720" w:bottom="1152" w:left="72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A23" w:rsidRDefault="00927A23">
      <w:r>
        <w:separator/>
      </w:r>
    </w:p>
  </w:endnote>
  <w:endnote w:type="continuationSeparator" w:id="0">
    <w:p w:rsidR="00927A23" w:rsidRDefault="0092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A23" w:rsidRDefault="00927A23">
      <w:r>
        <w:separator/>
      </w:r>
    </w:p>
  </w:footnote>
  <w:footnote w:type="continuationSeparator" w:id="0">
    <w:p w:rsidR="00927A23" w:rsidRDefault="00927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2CB"/>
    <w:multiLevelType w:val="multilevel"/>
    <w:tmpl w:val="43A6B1D6"/>
    <w:lvl w:ilvl="0">
      <w:start w:val="1"/>
      <w:numFmt w:val="decimal"/>
      <w:lvlText w:val="Q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>
    <w:nsid w:val="04DC131C"/>
    <w:multiLevelType w:val="hybridMultilevel"/>
    <w:tmpl w:val="699C0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E4ED2"/>
    <w:multiLevelType w:val="multilevel"/>
    <w:tmpl w:val="15C46034"/>
    <w:lvl w:ilvl="0">
      <w:start w:val="1"/>
      <w:numFmt w:val="decimal"/>
      <w:lvlText w:val="P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>
    <w:nsid w:val="0D494A3B"/>
    <w:multiLevelType w:val="hybridMultilevel"/>
    <w:tmpl w:val="B40CE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AFB5E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sz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C7EDE"/>
    <w:multiLevelType w:val="multilevel"/>
    <w:tmpl w:val="4372E7AA"/>
    <w:lvl w:ilvl="0">
      <w:start w:val="1"/>
      <w:numFmt w:val="decimal"/>
      <w:lvlText w:val="F%1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>
    <w:nsid w:val="155D56B1"/>
    <w:multiLevelType w:val="hybridMultilevel"/>
    <w:tmpl w:val="8CF4E6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75624"/>
    <w:multiLevelType w:val="multilevel"/>
    <w:tmpl w:val="1DEC2B3E"/>
    <w:lvl w:ilvl="0">
      <w:start w:val="1"/>
      <w:numFmt w:val="decimal"/>
      <w:lvlText w:val="S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1C9237EF"/>
    <w:multiLevelType w:val="multilevel"/>
    <w:tmpl w:val="19205B0E"/>
    <w:lvl w:ilvl="0">
      <w:start w:val="1"/>
      <w:numFmt w:val="decimal"/>
      <w:lvlText w:val="D%1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>
    <w:nsid w:val="1F106FE4"/>
    <w:multiLevelType w:val="multilevel"/>
    <w:tmpl w:val="84203BBE"/>
    <w:lvl w:ilvl="0">
      <w:start w:val="1"/>
      <w:numFmt w:val="decimal"/>
      <w:pStyle w:val="Taskstyle"/>
      <w:lvlText w:val="B%1"/>
      <w:lvlJc w:val="left"/>
      <w:pPr>
        <w:tabs>
          <w:tab w:val="num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674"/>
        </w:tabs>
        <w:ind w:left="1674" w:hanging="144"/>
      </w:pPr>
      <w:rPr>
        <w:rFonts w:hint="default"/>
      </w:rPr>
    </w:lvl>
  </w:abstractNum>
  <w:abstractNum w:abstractNumId="9">
    <w:nsid w:val="1F9C6623"/>
    <w:multiLevelType w:val="multilevel"/>
    <w:tmpl w:val="ECE22F8E"/>
    <w:lvl w:ilvl="0">
      <w:start w:val="1"/>
      <w:numFmt w:val="decimal"/>
      <w:lvlText w:val="E%1"/>
      <w:lvlJc w:val="left"/>
      <w:pPr>
        <w:ind w:left="45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11E3E2A"/>
    <w:multiLevelType w:val="multilevel"/>
    <w:tmpl w:val="E85C9428"/>
    <w:lvl w:ilvl="0">
      <w:start w:val="1"/>
      <w:numFmt w:val="decimal"/>
      <w:lvlText w:val="I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>
    <w:nsid w:val="28DF1C4B"/>
    <w:multiLevelType w:val="hybridMultilevel"/>
    <w:tmpl w:val="3356E1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DFF402F"/>
    <w:multiLevelType w:val="multilevel"/>
    <w:tmpl w:val="C9D6B4D2"/>
    <w:lvl w:ilvl="0">
      <w:start w:val="1"/>
      <w:numFmt w:val="decimal"/>
      <w:lvlText w:val="H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>
    <w:nsid w:val="2E943066"/>
    <w:multiLevelType w:val="hybridMultilevel"/>
    <w:tmpl w:val="699C0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F35AE"/>
    <w:multiLevelType w:val="multilevel"/>
    <w:tmpl w:val="334C4DD0"/>
    <w:lvl w:ilvl="0">
      <w:start w:val="1"/>
      <w:numFmt w:val="decimal"/>
      <w:lvlText w:val="M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>
    <w:nsid w:val="3B532EC9"/>
    <w:multiLevelType w:val="multilevel"/>
    <w:tmpl w:val="265C0B1C"/>
    <w:lvl w:ilvl="0">
      <w:start w:val="1"/>
      <w:numFmt w:val="decimal"/>
      <w:lvlText w:val="N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>
    <w:nsid w:val="3C832BA8"/>
    <w:multiLevelType w:val="hybridMultilevel"/>
    <w:tmpl w:val="AEA0E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30710"/>
    <w:multiLevelType w:val="multilevel"/>
    <w:tmpl w:val="6F6E34F2"/>
    <w:lvl w:ilvl="0">
      <w:start w:val="1"/>
      <w:numFmt w:val="decimal"/>
      <w:lvlText w:val="R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>
    <w:nsid w:val="451159E2"/>
    <w:multiLevelType w:val="hybridMultilevel"/>
    <w:tmpl w:val="B66025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4410E"/>
    <w:multiLevelType w:val="hybridMultilevel"/>
    <w:tmpl w:val="CF3A6546"/>
    <w:lvl w:ilvl="0" w:tplc="CD4A1C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A33D9C"/>
    <w:multiLevelType w:val="multilevel"/>
    <w:tmpl w:val="CBF8A8BA"/>
    <w:lvl w:ilvl="0">
      <w:start w:val="1"/>
      <w:numFmt w:val="decimal"/>
      <w:lvlText w:val="E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>
    <w:nsid w:val="4FE42368"/>
    <w:multiLevelType w:val="hybridMultilevel"/>
    <w:tmpl w:val="A8FAF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F0F62"/>
    <w:multiLevelType w:val="hybridMultilevel"/>
    <w:tmpl w:val="AD88BFB8"/>
    <w:lvl w:ilvl="0" w:tplc="36107D06">
      <w:start w:val="1"/>
      <w:numFmt w:val="decimal"/>
      <w:lvlText w:val="E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C0027A"/>
    <w:multiLevelType w:val="multilevel"/>
    <w:tmpl w:val="EFD2E4A8"/>
    <w:lvl w:ilvl="0">
      <w:start w:val="1"/>
      <w:numFmt w:val="decimal"/>
      <w:lvlText w:val="H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>
    <w:nsid w:val="5256013E"/>
    <w:multiLevelType w:val="hybridMultilevel"/>
    <w:tmpl w:val="699C0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F943E9"/>
    <w:multiLevelType w:val="hybridMultilevel"/>
    <w:tmpl w:val="440C1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10B44"/>
    <w:multiLevelType w:val="hybridMultilevel"/>
    <w:tmpl w:val="EA263854"/>
    <w:lvl w:ilvl="0" w:tplc="5FD4B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D04F2F"/>
    <w:multiLevelType w:val="hybridMultilevel"/>
    <w:tmpl w:val="102240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03B0ABD"/>
    <w:multiLevelType w:val="hybridMultilevel"/>
    <w:tmpl w:val="1E6A2DB6"/>
    <w:lvl w:ilvl="0" w:tplc="DB783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B435AD"/>
    <w:multiLevelType w:val="multilevel"/>
    <w:tmpl w:val="DFD23C04"/>
    <w:lvl w:ilvl="0">
      <w:start w:val="1"/>
      <w:numFmt w:val="decimal"/>
      <w:lvlText w:val="G%1"/>
      <w:lvlJc w:val="left"/>
      <w:pPr>
        <w:tabs>
          <w:tab w:val="num" w:pos="459"/>
        </w:tabs>
        <w:ind w:left="99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179"/>
        </w:tabs>
        <w:ind w:left="99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819"/>
        </w:tabs>
        <w:ind w:left="819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963"/>
        </w:tabs>
        <w:ind w:left="963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107"/>
        </w:tabs>
        <w:ind w:left="1107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251"/>
        </w:tabs>
        <w:ind w:left="1251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395"/>
        </w:tabs>
        <w:ind w:left="1395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39"/>
        </w:tabs>
        <w:ind w:left="1539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683"/>
        </w:tabs>
        <w:ind w:left="1683" w:hanging="144"/>
      </w:pPr>
      <w:rPr>
        <w:rFonts w:hint="default"/>
      </w:rPr>
    </w:lvl>
  </w:abstractNum>
  <w:abstractNum w:abstractNumId="30">
    <w:nsid w:val="62331B07"/>
    <w:multiLevelType w:val="hybridMultilevel"/>
    <w:tmpl w:val="699C0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6548D1"/>
    <w:multiLevelType w:val="hybridMultilevel"/>
    <w:tmpl w:val="BF5E1788"/>
    <w:lvl w:ilvl="0" w:tplc="3DC05E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CF784A"/>
    <w:multiLevelType w:val="multilevel"/>
    <w:tmpl w:val="B2FAA232"/>
    <w:lvl w:ilvl="0">
      <w:start w:val="1"/>
      <w:numFmt w:val="decimal"/>
      <w:lvlText w:val="F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>
    <w:nsid w:val="661E5F1A"/>
    <w:multiLevelType w:val="multilevel"/>
    <w:tmpl w:val="BABAE132"/>
    <w:lvl w:ilvl="0">
      <w:start w:val="1"/>
      <w:numFmt w:val="decimal"/>
      <w:lvlText w:val="K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>
    <w:nsid w:val="6A773886"/>
    <w:multiLevelType w:val="multilevel"/>
    <w:tmpl w:val="6C402A08"/>
    <w:lvl w:ilvl="0">
      <w:start w:val="1"/>
      <w:numFmt w:val="decimal"/>
      <w:lvlText w:val="C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>
    <w:nsid w:val="6E440384"/>
    <w:multiLevelType w:val="multilevel"/>
    <w:tmpl w:val="042EAB7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>
    <w:nsid w:val="71687915"/>
    <w:multiLevelType w:val="multilevel"/>
    <w:tmpl w:val="79D692EC"/>
    <w:lvl w:ilvl="0">
      <w:start w:val="1"/>
      <w:numFmt w:val="decimal"/>
      <w:lvlText w:val="D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7">
    <w:nsid w:val="716E6989"/>
    <w:multiLevelType w:val="multilevel"/>
    <w:tmpl w:val="E968036E"/>
    <w:lvl w:ilvl="0">
      <w:start w:val="1"/>
      <w:numFmt w:val="decimal"/>
      <w:lvlText w:val="O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>
    <w:nsid w:val="72B733D8"/>
    <w:multiLevelType w:val="hybridMultilevel"/>
    <w:tmpl w:val="D9E26C3A"/>
    <w:lvl w:ilvl="0" w:tplc="6B2AA462">
      <w:start w:val="1"/>
      <w:numFmt w:val="decimal"/>
      <w:lvlText w:val="B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BB2733"/>
    <w:multiLevelType w:val="multilevel"/>
    <w:tmpl w:val="1E2AB734"/>
    <w:lvl w:ilvl="0">
      <w:start w:val="1"/>
      <w:numFmt w:val="decimal"/>
      <w:lvlText w:val="L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>
    <w:nsid w:val="76003053"/>
    <w:multiLevelType w:val="hybridMultilevel"/>
    <w:tmpl w:val="984AC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5A3F86"/>
    <w:multiLevelType w:val="multilevel"/>
    <w:tmpl w:val="D2FCB010"/>
    <w:lvl w:ilvl="0">
      <w:start w:val="1"/>
      <w:numFmt w:val="decimal"/>
      <w:lvlText w:val="I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>
    <w:nsid w:val="7737459E"/>
    <w:multiLevelType w:val="multilevel"/>
    <w:tmpl w:val="DD8AB2E8"/>
    <w:lvl w:ilvl="0">
      <w:start w:val="1"/>
      <w:numFmt w:val="decimal"/>
      <w:lvlText w:val="J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35"/>
    <w:lvlOverride w:ilvl="0">
      <w:lvl w:ilvl="0">
        <w:start w:val="1"/>
        <w:numFmt w:val="decimal"/>
        <w:lvlText w:val="A%1"/>
        <w:lvlJc w:val="left"/>
        <w:pPr>
          <w:tabs>
            <w:tab w:val="num" w:pos="360"/>
          </w:tabs>
          <w:ind w:left="0" w:firstLine="0"/>
        </w:pPr>
        <w:rPr>
          <w:rFonts w:ascii="Arial" w:hAnsi="Arial"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18"/>
          <w:vertAlign w:val="baseline"/>
        </w:rPr>
      </w:lvl>
    </w:lvlOverride>
    <w:lvlOverride w:ilvl="1">
      <w:lvl w:ilvl="1">
        <w:start w:val="1"/>
        <w:numFmt w:val="decimalZero"/>
        <w:isLgl/>
        <w:lvlText w:val="Section %1.%2"/>
        <w:lvlJc w:val="left"/>
        <w:pPr>
          <w:tabs>
            <w:tab w:val="num" w:pos="108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720"/>
          </w:tabs>
          <w:ind w:left="720" w:hanging="432"/>
        </w:pPr>
        <w:rPr>
          <w:rFonts w:hint="default"/>
        </w:rPr>
      </w:lvl>
    </w:lvlOverride>
    <w:lvlOverride w:ilvl="3">
      <w:lvl w:ilvl="3">
        <w:start w:val="1"/>
        <w:numFmt w:val="lowerRoman"/>
        <w:lvlText w:val="(%4)"/>
        <w:lvlJc w:val="right"/>
        <w:pPr>
          <w:tabs>
            <w:tab w:val="num" w:pos="864"/>
          </w:tabs>
          <w:ind w:left="864" w:hanging="144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tabs>
            <w:tab w:val="num" w:pos="1008"/>
          </w:tabs>
          <w:ind w:left="1008" w:hanging="432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right"/>
        <w:pPr>
          <w:tabs>
            <w:tab w:val="num" w:pos="1296"/>
          </w:tabs>
          <w:ind w:left="1296" w:hanging="288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1440"/>
          </w:tabs>
          <w:ind w:left="1440" w:hanging="432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1584"/>
          </w:tabs>
          <w:ind w:left="1584" w:hanging="144"/>
        </w:pPr>
        <w:rPr>
          <w:rFonts w:hint="default"/>
        </w:rPr>
      </w:lvl>
    </w:lvlOverride>
  </w:num>
  <w:num w:numId="2">
    <w:abstractNumId w:val="8"/>
  </w:num>
  <w:num w:numId="3">
    <w:abstractNumId w:val="34"/>
  </w:num>
  <w:num w:numId="4">
    <w:abstractNumId w:val="36"/>
  </w:num>
  <w:num w:numId="5">
    <w:abstractNumId w:val="20"/>
  </w:num>
  <w:num w:numId="6">
    <w:abstractNumId w:val="32"/>
  </w:num>
  <w:num w:numId="7">
    <w:abstractNumId w:val="29"/>
  </w:num>
  <w:num w:numId="8">
    <w:abstractNumId w:val="12"/>
  </w:num>
  <w:num w:numId="9">
    <w:abstractNumId w:val="41"/>
  </w:num>
  <w:num w:numId="10">
    <w:abstractNumId w:val="33"/>
  </w:num>
  <w:num w:numId="11">
    <w:abstractNumId w:val="37"/>
  </w:num>
  <w:num w:numId="12">
    <w:abstractNumId w:val="2"/>
  </w:num>
  <w:num w:numId="13">
    <w:abstractNumId w:val="0"/>
  </w:num>
  <w:num w:numId="14">
    <w:abstractNumId w:val="17"/>
  </w:num>
  <w:num w:numId="15">
    <w:abstractNumId w:val="6"/>
  </w:num>
  <w:num w:numId="16">
    <w:abstractNumId w:val="42"/>
  </w:num>
  <w:num w:numId="17">
    <w:abstractNumId w:val="39"/>
  </w:num>
  <w:num w:numId="18">
    <w:abstractNumId w:val="14"/>
  </w:num>
  <w:num w:numId="19">
    <w:abstractNumId w:val="15"/>
  </w:num>
  <w:num w:numId="20">
    <w:abstractNumId w:val="23"/>
  </w:num>
  <w:num w:numId="21">
    <w:abstractNumId w:val="10"/>
  </w:num>
  <w:num w:numId="22">
    <w:abstractNumId w:val="13"/>
  </w:num>
  <w:num w:numId="23">
    <w:abstractNumId w:val="19"/>
  </w:num>
  <w:num w:numId="24">
    <w:abstractNumId w:val="31"/>
  </w:num>
  <w:num w:numId="25">
    <w:abstractNumId w:val="3"/>
  </w:num>
  <w:num w:numId="26">
    <w:abstractNumId w:val="21"/>
  </w:num>
  <w:num w:numId="27">
    <w:abstractNumId w:val="5"/>
  </w:num>
  <w:num w:numId="28">
    <w:abstractNumId w:val="40"/>
  </w:num>
  <w:num w:numId="29">
    <w:abstractNumId w:val="18"/>
  </w:num>
  <w:num w:numId="30">
    <w:abstractNumId w:val="30"/>
  </w:num>
  <w:num w:numId="31">
    <w:abstractNumId w:val="24"/>
  </w:num>
  <w:num w:numId="32">
    <w:abstractNumId w:val="1"/>
  </w:num>
  <w:num w:numId="33">
    <w:abstractNumId w:val="8"/>
  </w:num>
  <w:num w:numId="34">
    <w:abstractNumId w:val="8"/>
  </w:num>
  <w:num w:numId="35">
    <w:abstractNumId w:val="25"/>
  </w:num>
  <w:num w:numId="36">
    <w:abstractNumId w:val="8"/>
  </w:num>
  <w:num w:numId="37">
    <w:abstractNumId w:val="8"/>
  </w:num>
  <w:num w:numId="38">
    <w:abstractNumId w:val="7"/>
  </w:num>
  <w:num w:numId="39">
    <w:abstractNumId w:val="38"/>
  </w:num>
  <w:num w:numId="40">
    <w:abstractNumId w:val="9"/>
  </w:num>
  <w:num w:numId="41">
    <w:abstractNumId w:val="22"/>
  </w:num>
  <w:num w:numId="42">
    <w:abstractNumId w:val="4"/>
  </w:num>
  <w:num w:numId="43">
    <w:abstractNumId w:val="8"/>
  </w:num>
  <w:num w:numId="44">
    <w:abstractNumId w:val="26"/>
  </w:num>
  <w:num w:numId="45">
    <w:abstractNumId w:val="28"/>
  </w:num>
  <w:num w:numId="46">
    <w:abstractNumId w:val="27"/>
  </w:num>
  <w:num w:numId="47">
    <w:abstractNumId w:val="11"/>
  </w:num>
  <w:num w:numId="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CAA"/>
    <w:rsid w:val="00000B23"/>
    <w:rsid w:val="00001511"/>
    <w:rsid w:val="00002E76"/>
    <w:rsid w:val="000036A7"/>
    <w:rsid w:val="00004E98"/>
    <w:rsid w:val="000053C7"/>
    <w:rsid w:val="00013726"/>
    <w:rsid w:val="000149A1"/>
    <w:rsid w:val="00016153"/>
    <w:rsid w:val="00017D8B"/>
    <w:rsid w:val="0002354A"/>
    <w:rsid w:val="00023B89"/>
    <w:rsid w:val="00024D5B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216F"/>
    <w:rsid w:val="0004307A"/>
    <w:rsid w:val="000448A6"/>
    <w:rsid w:val="00044F65"/>
    <w:rsid w:val="00045147"/>
    <w:rsid w:val="000451EB"/>
    <w:rsid w:val="00046B4E"/>
    <w:rsid w:val="00052F7C"/>
    <w:rsid w:val="000539E8"/>
    <w:rsid w:val="000543B7"/>
    <w:rsid w:val="00056774"/>
    <w:rsid w:val="000617F6"/>
    <w:rsid w:val="000637E3"/>
    <w:rsid w:val="000664CB"/>
    <w:rsid w:val="000721BA"/>
    <w:rsid w:val="000738AB"/>
    <w:rsid w:val="00077136"/>
    <w:rsid w:val="00077CBF"/>
    <w:rsid w:val="00082011"/>
    <w:rsid w:val="000849AC"/>
    <w:rsid w:val="0008761C"/>
    <w:rsid w:val="00087D84"/>
    <w:rsid w:val="0009069E"/>
    <w:rsid w:val="00092140"/>
    <w:rsid w:val="00094589"/>
    <w:rsid w:val="00094DF6"/>
    <w:rsid w:val="00095B18"/>
    <w:rsid w:val="0009615A"/>
    <w:rsid w:val="00096BE0"/>
    <w:rsid w:val="00097F0F"/>
    <w:rsid w:val="000A43C7"/>
    <w:rsid w:val="000A6515"/>
    <w:rsid w:val="000A6A9D"/>
    <w:rsid w:val="000A7D0A"/>
    <w:rsid w:val="000B3BE2"/>
    <w:rsid w:val="000B3E72"/>
    <w:rsid w:val="000B6192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5A0"/>
    <w:rsid w:val="000D4F62"/>
    <w:rsid w:val="000D62B9"/>
    <w:rsid w:val="000E0F84"/>
    <w:rsid w:val="000E2B77"/>
    <w:rsid w:val="000E3DDF"/>
    <w:rsid w:val="000E4A63"/>
    <w:rsid w:val="000E5A48"/>
    <w:rsid w:val="000E7A99"/>
    <w:rsid w:val="000F18D2"/>
    <w:rsid w:val="001010AE"/>
    <w:rsid w:val="0010301C"/>
    <w:rsid w:val="00103D0C"/>
    <w:rsid w:val="00104B99"/>
    <w:rsid w:val="001107F0"/>
    <w:rsid w:val="001156CF"/>
    <w:rsid w:val="001262E2"/>
    <w:rsid w:val="00127129"/>
    <w:rsid w:val="00130AD7"/>
    <w:rsid w:val="00132BBB"/>
    <w:rsid w:val="001360DB"/>
    <w:rsid w:val="001362AB"/>
    <w:rsid w:val="001372DC"/>
    <w:rsid w:val="0014446A"/>
    <w:rsid w:val="001507C7"/>
    <w:rsid w:val="00151334"/>
    <w:rsid w:val="00155408"/>
    <w:rsid w:val="00156595"/>
    <w:rsid w:val="00160CB6"/>
    <w:rsid w:val="0016214B"/>
    <w:rsid w:val="00162557"/>
    <w:rsid w:val="00163E58"/>
    <w:rsid w:val="00166FAB"/>
    <w:rsid w:val="0016780D"/>
    <w:rsid w:val="001714EE"/>
    <w:rsid w:val="00174155"/>
    <w:rsid w:val="00174669"/>
    <w:rsid w:val="001806CC"/>
    <w:rsid w:val="0018154B"/>
    <w:rsid w:val="00182AC2"/>
    <w:rsid w:val="0018588D"/>
    <w:rsid w:val="00186EE9"/>
    <w:rsid w:val="0018726E"/>
    <w:rsid w:val="00190EED"/>
    <w:rsid w:val="00191F85"/>
    <w:rsid w:val="00191FCA"/>
    <w:rsid w:val="00196DAC"/>
    <w:rsid w:val="0019778B"/>
    <w:rsid w:val="001A0316"/>
    <w:rsid w:val="001A2133"/>
    <w:rsid w:val="001A55B4"/>
    <w:rsid w:val="001A6F8D"/>
    <w:rsid w:val="001B0B28"/>
    <w:rsid w:val="001B0E65"/>
    <w:rsid w:val="001B3635"/>
    <w:rsid w:val="001B6CDC"/>
    <w:rsid w:val="001B79D2"/>
    <w:rsid w:val="001C0910"/>
    <w:rsid w:val="001C2C20"/>
    <w:rsid w:val="001C4EA9"/>
    <w:rsid w:val="001C50C4"/>
    <w:rsid w:val="001C6292"/>
    <w:rsid w:val="001D2BF5"/>
    <w:rsid w:val="001D3F7B"/>
    <w:rsid w:val="001D4BA2"/>
    <w:rsid w:val="001E26A8"/>
    <w:rsid w:val="001E67B9"/>
    <w:rsid w:val="001F5B1C"/>
    <w:rsid w:val="00204138"/>
    <w:rsid w:val="00206626"/>
    <w:rsid w:val="002070E8"/>
    <w:rsid w:val="00210429"/>
    <w:rsid w:val="00212F3D"/>
    <w:rsid w:val="00215175"/>
    <w:rsid w:val="0021585D"/>
    <w:rsid w:val="002207B8"/>
    <w:rsid w:val="00220B84"/>
    <w:rsid w:val="00225358"/>
    <w:rsid w:val="00227526"/>
    <w:rsid w:val="00227753"/>
    <w:rsid w:val="00232C53"/>
    <w:rsid w:val="002338EA"/>
    <w:rsid w:val="002339B2"/>
    <w:rsid w:val="00236452"/>
    <w:rsid w:val="00236BF9"/>
    <w:rsid w:val="00236E1D"/>
    <w:rsid w:val="00237358"/>
    <w:rsid w:val="00237753"/>
    <w:rsid w:val="00240CA3"/>
    <w:rsid w:val="00250D7B"/>
    <w:rsid w:val="0025137E"/>
    <w:rsid w:val="002547BE"/>
    <w:rsid w:val="00260C68"/>
    <w:rsid w:val="002639C1"/>
    <w:rsid w:val="00266426"/>
    <w:rsid w:val="00267C25"/>
    <w:rsid w:val="00272341"/>
    <w:rsid w:val="00273238"/>
    <w:rsid w:val="002744A0"/>
    <w:rsid w:val="00280906"/>
    <w:rsid w:val="002825DB"/>
    <w:rsid w:val="00287E48"/>
    <w:rsid w:val="00290304"/>
    <w:rsid w:val="002940BA"/>
    <w:rsid w:val="002940EC"/>
    <w:rsid w:val="00296417"/>
    <w:rsid w:val="002A00E7"/>
    <w:rsid w:val="002A7B08"/>
    <w:rsid w:val="002B1300"/>
    <w:rsid w:val="002B1E09"/>
    <w:rsid w:val="002B6201"/>
    <w:rsid w:val="002B6606"/>
    <w:rsid w:val="002C6871"/>
    <w:rsid w:val="002C772B"/>
    <w:rsid w:val="002D29C9"/>
    <w:rsid w:val="002D5030"/>
    <w:rsid w:val="002E0996"/>
    <w:rsid w:val="002E1D30"/>
    <w:rsid w:val="002E320F"/>
    <w:rsid w:val="002E7D12"/>
    <w:rsid w:val="002F0C58"/>
    <w:rsid w:val="002F3473"/>
    <w:rsid w:val="002F6261"/>
    <w:rsid w:val="002F6E08"/>
    <w:rsid w:val="002F7A96"/>
    <w:rsid w:val="003012BF"/>
    <w:rsid w:val="00304530"/>
    <w:rsid w:val="00304E9C"/>
    <w:rsid w:val="00305604"/>
    <w:rsid w:val="0030578C"/>
    <w:rsid w:val="00307431"/>
    <w:rsid w:val="00307878"/>
    <w:rsid w:val="003126E4"/>
    <w:rsid w:val="0031322C"/>
    <w:rsid w:val="003142E6"/>
    <w:rsid w:val="00314887"/>
    <w:rsid w:val="003162FE"/>
    <w:rsid w:val="00321010"/>
    <w:rsid w:val="00323BD2"/>
    <w:rsid w:val="0032508D"/>
    <w:rsid w:val="00325186"/>
    <w:rsid w:val="00326662"/>
    <w:rsid w:val="003274EF"/>
    <w:rsid w:val="00327699"/>
    <w:rsid w:val="00327E0B"/>
    <w:rsid w:val="003306FC"/>
    <w:rsid w:val="00331BC7"/>
    <w:rsid w:val="00335888"/>
    <w:rsid w:val="00336430"/>
    <w:rsid w:val="00337239"/>
    <w:rsid w:val="00345BB7"/>
    <w:rsid w:val="0034725D"/>
    <w:rsid w:val="00347275"/>
    <w:rsid w:val="003523AB"/>
    <w:rsid w:val="00352C5C"/>
    <w:rsid w:val="00355D06"/>
    <w:rsid w:val="00356080"/>
    <w:rsid w:val="003576B0"/>
    <w:rsid w:val="00362343"/>
    <w:rsid w:val="00363DD0"/>
    <w:rsid w:val="003647CD"/>
    <w:rsid w:val="003648E2"/>
    <w:rsid w:val="00365A97"/>
    <w:rsid w:val="00365C6B"/>
    <w:rsid w:val="0037155B"/>
    <w:rsid w:val="00373738"/>
    <w:rsid w:val="00373CB6"/>
    <w:rsid w:val="00380538"/>
    <w:rsid w:val="0038171A"/>
    <w:rsid w:val="0038211B"/>
    <w:rsid w:val="00384C52"/>
    <w:rsid w:val="0038591E"/>
    <w:rsid w:val="00386150"/>
    <w:rsid w:val="0039004F"/>
    <w:rsid w:val="003905FA"/>
    <w:rsid w:val="00393F55"/>
    <w:rsid w:val="00394006"/>
    <w:rsid w:val="003A1784"/>
    <w:rsid w:val="003A3726"/>
    <w:rsid w:val="003B0CDA"/>
    <w:rsid w:val="003B203B"/>
    <w:rsid w:val="003B4400"/>
    <w:rsid w:val="003B558A"/>
    <w:rsid w:val="003B6682"/>
    <w:rsid w:val="003B71E5"/>
    <w:rsid w:val="003B7A32"/>
    <w:rsid w:val="003C3182"/>
    <w:rsid w:val="003C59D2"/>
    <w:rsid w:val="003C64D6"/>
    <w:rsid w:val="003C69CA"/>
    <w:rsid w:val="003C6C80"/>
    <w:rsid w:val="003D14F4"/>
    <w:rsid w:val="003D4E29"/>
    <w:rsid w:val="003D54A3"/>
    <w:rsid w:val="003E0B62"/>
    <w:rsid w:val="003E1D0F"/>
    <w:rsid w:val="003E2B91"/>
    <w:rsid w:val="003E3D15"/>
    <w:rsid w:val="003E5107"/>
    <w:rsid w:val="003E76B1"/>
    <w:rsid w:val="003F2B51"/>
    <w:rsid w:val="003F2FE6"/>
    <w:rsid w:val="003F4ED0"/>
    <w:rsid w:val="003F689A"/>
    <w:rsid w:val="0040283D"/>
    <w:rsid w:val="004049A1"/>
    <w:rsid w:val="00411376"/>
    <w:rsid w:val="00412DC7"/>
    <w:rsid w:val="004152FA"/>
    <w:rsid w:val="00415AB5"/>
    <w:rsid w:val="00416861"/>
    <w:rsid w:val="00416DB3"/>
    <w:rsid w:val="00416DD7"/>
    <w:rsid w:val="00417B4D"/>
    <w:rsid w:val="004206F0"/>
    <w:rsid w:val="0042633B"/>
    <w:rsid w:val="00430ECC"/>
    <w:rsid w:val="00432ED5"/>
    <w:rsid w:val="0043382B"/>
    <w:rsid w:val="00434894"/>
    <w:rsid w:val="00434E55"/>
    <w:rsid w:val="00446B70"/>
    <w:rsid w:val="00452C28"/>
    <w:rsid w:val="00454270"/>
    <w:rsid w:val="00454ABA"/>
    <w:rsid w:val="00455103"/>
    <w:rsid w:val="0045587A"/>
    <w:rsid w:val="00460C4B"/>
    <w:rsid w:val="004616B3"/>
    <w:rsid w:val="00466A86"/>
    <w:rsid w:val="004720A2"/>
    <w:rsid w:val="00472602"/>
    <w:rsid w:val="00475007"/>
    <w:rsid w:val="00482015"/>
    <w:rsid w:val="004826D4"/>
    <w:rsid w:val="00485899"/>
    <w:rsid w:val="004864E2"/>
    <w:rsid w:val="004867F6"/>
    <w:rsid w:val="00487A97"/>
    <w:rsid w:val="00491CFE"/>
    <w:rsid w:val="004922A5"/>
    <w:rsid w:val="00494838"/>
    <w:rsid w:val="004965BD"/>
    <w:rsid w:val="00497853"/>
    <w:rsid w:val="004A2EE5"/>
    <w:rsid w:val="004A6DE0"/>
    <w:rsid w:val="004A7726"/>
    <w:rsid w:val="004B09CF"/>
    <w:rsid w:val="004B17B6"/>
    <w:rsid w:val="004B4089"/>
    <w:rsid w:val="004B4D0B"/>
    <w:rsid w:val="004B6EC6"/>
    <w:rsid w:val="004C06EE"/>
    <w:rsid w:val="004C0FBF"/>
    <w:rsid w:val="004C20F6"/>
    <w:rsid w:val="004C7109"/>
    <w:rsid w:val="004D0DDF"/>
    <w:rsid w:val="004D1A77"/>
    <w:rsid w:val="004D413C"/>
    <w:rsid w:val="004D5D1D"/>
    <w:rsid w:val="004D6027"/>
    <w:rsid w:val="004D6C71"/>
    <w:rsid w:val="004D7023"/>
    <w:rsid w:val="004D735D"/>
    <w:rsid w:val="004D7EE9"/>
    <w:rsid w:val="004E6B63"/>
    <w:rsid w:val="004E7DB5"/>
    <w:rsid w:val="004F00E0"/>
    <w:rsid w:val="004F1B82"/>
    <w:rsid w:val="004F468F"/>
    <w:rsid w:val="004F5979"/>
    <w:rsid w:val="00500A96"/>
    <w:rsid w:val="00500C0F"/>
    <w:rsid w:val="00501BF5"/>
    <w:rsid w:val="005023ED"/>
    <w:rsid w:val="00502861"/>
    <w:rsid w:val="00502BD3"/>
    <w:rsid w:val="00502EF1"/>
    <w:rsid w:val="00507F92"/>
    <w:rsid w:val="00511703"/>
    <w:rsid w:val="00511797"/>
    <w:rsid w:val="005206EF"/>
    <w:rsid w:val="00521E55"/>
    <w:rsid w:val="005226EE"/>
    <w:rsid w:val="0052392F"/>
    <w:rsid w:val="005241BA"/>
    <w:rsid w:val="00524464"/>
    <w:rsid w:val="00527F80"/>
    <w:rsid w:val="00530289"/>
    <w:rsid w:val="00530CAA"/>
    <w:rsid w:val="00530F56"/>
    <w:rsid w:val="0053223D"/>
    <w:rsid w:val="00537743"/>
    <w:rsid w:val="00537D42"/>
    <w:rsid w:val="005408A6"/>
    <w:rsid w:val="00542DC8"/>
    <w:rsid w:val="00543F87"/>
    <w:rsid w:val="005446FA"/>
    <w:rsid w:val="0054656E"/>
    <w:rsid w:val="00551C67"/>
    <w:rsid w:val="00556417"/>
    <w:rsid w:val="00565530"/>
    <w:rsid w:val="00565848"/>
    <w:rsid w:val="00567AE0"/>
    <w:rsid w:val="00567BB2"/>
    <w:rsid w:val="00570FF3"/>
    <w:rsid w:val="005710EE"/>
    <w:rsid w:val="0057140C"/>
    <w:rsid w:val="0057401C"/>
    <w:rsid w:val="00576574"/>
    <w:rsid w:val="005777E0"/>
    <w:rsid w:val="00580EAD"/>
    <w:rsid w:val="00584B74"/>
    <w:rsid w:val="00590032"/>
    <w:rsid w:val="00591012"/>
    <w:rsid w:val="00591A5F"/>
    <w:rsid w:val="00592DA3"/>
    <w:rsid w:val="005942EA"/>
    <w:rsid w:val="005A283F"/>
    <w:rsid w:val="005A2B95"/>
    <w:rsid w:val="005A4E4A"/>
    <w:rsid w:val="005A6260"/>
    <w:rsid w:val="005B107E"/>
    <w:rsid w:val="005B5852"/>
    <w:rsid w:val="005C4C2E"/>
    <w:rsid w:val="005C5C7D"/>
    <w:rsid w:val="005C7AB2"/>
    <w:rsid w:val="005D0B90"/>
    <w:rsid w:val="005D1680"/>
    <w:rsid w:val="005D1CD6"/>
    <w:rsid w:val="005D38B0"/>
    <w:rsid w:val="005D79E0"/>
    <w:rsid w:val="005E2798"/>
    <w:rsid w:val="005E4733"/>
    <w:rsid w:val="005E6DDA"/>
    <w:rsid w:val="005F3E5C"/>
    <w:rsid w:val="005F4D6A"/>
    <w:rsid w:val="005F7F05"/>
    <w:rsid w:val="00600EC3"/>
    <w:rsid w:val="0060156B"/>
    <w:rsid w:val="00602A8E"/>
    <w:rsid w:val="00603AFF"/>
    <w:rsid w:val="00611D08"/>
    <w:rsid w:val="006142CB"/>
    <w:rsid w:val="006158CD"/>
    <w:rsid w:val="006171AC"/>
    <w:rsid w:val="00620A2A"/>
    <w:rsid w:val="00621256"/>
    <w:rsid w:val="00621F82"/>
    <w:rsid w:val="0062399E"/>
    <w:rsid w:val="00625F86"/>
    <w:rsid w:val="00631FF8"/>
    <w:rsid w:val="00634969"/>
    <w:rsid w:val="006420C9"/>
    <w:rsid w:val="00643CAA"/>
    <w:rsid w:val="0064496E"/>
    <w:rsid w:val="0065009B"/>
    <w:rsid w:val="0065046A"/>
    <w:rsid w:val="00652520"/>
    <w:rsid w:val="00653505"/>
    <w:rsid w:val="00654FAD"/>
    <w:rsid w:val="00655981"/>
    <w:rsid w:val="00656873"/>
    <w:rsid w:val="00665206"/>
    <w:rsid w:val="00665C25"/>
    <w:rsid w:val="006750A0"/>
    <w:rsid w:val="00675BA9"/>
    <w:rsid w:val="00676FD1"/>
    <w:rsid w:val="00681AA5"/>
    <w:rsid w:val="00686CEC"/>
    <w:rsid w:val="00687883"/>
    <w:rsid w:val="00694B2A"/>
    <w:rsid w:val="006978A7"/>
    <w:rsid w:val="006A1A84"/>
    <w:rsid w:val="006A6925"/>
    <w:rsid w:val="006A7E29"/>
    <w:rsid w:val="006B42E8"/>
    <w:rsid w:val="006B53FA"/>
    <w:rsid w:val="006B7768"/>
    <w:rsid w:val="006B7802"/>
    <w:rsid w:val="006C1900"/>
    <w:rsid w:val="006C346F"/>
    <w:rsid w:val="006C4D1F"/>
    <w:rsid w:val="006C5B2A"/>
    <w:rsid w:val="006D068A"/>
    <w:rsid w:val="006D538E"/>
    <w:rsid w:val="006E016D"/>
    <w:rsid w:val="006E1C56"/>
    <w:rsid w:val="006E340F"/>
    <w:rsid w:val="006E3C39"/>
    <w:rsid w:val="006E539D"/>
    <w:rsid w:val="006E671B"/>
    <w:rsid w:val="006F1D47"/>
    <w:rsid w:val="006F3BB9"/>
    <w:rsid w:val="006F66F2"/>
    <w:rsid w:val="006F6FA1"/>
    <w:rsid w:val="00700E7F"/>
    <w:rsid w:val="00707752"/>
    <w:rsid w:val="00711912"/>
    <w:rsid w:val="00716991"/>
    <w:rsid w:val="00716FC7"/>
    <w:rsid w:val="0072282A"/>
    <w:rsid w:val="00722F28"/>
    <w:rsid w:val="007246AC"/>
    <w:rsid w:val="007250EF"/>
    <w:rsid w:val="00726EF3"/>
    <w:rsid w:val="00727B4F"/>
    <w:rsid w:val="00730FC6"/>
    <w:rsid w:val="00731FCB"/>
    <w:rsid w:val="00735160"/>
    <w:rsid w:val="00735B2A"/>
    <w:rsid w:val="0074174E"/>
    <w:rsid w:val="007423BE"/>
    <w:rsid w:val="007431E1"/>
    <w:rsid w:val="007436CF"/>
    <w:rsid w:val="007464D9"/>
    <w:rsid w:val="00747BB9"/>
    <w:rsid w:val="00750830"/>
    <w:rsid w:val="007518C1"/>
    <w:rsid w:val="00751FED"/>
    <w:rsid w:val="007523E3"/>
    <w:rsid w:val="00753A15"/>
    <w:rsid w:val="00754EC9"/>
    <w:rsid w:val="00756C84"/>
    <w:rsid w:val="007600A7"/>
    <w:rsid w:val="00760531"/>
    <w:rsid w:val="0076373A"/>
    <w:rsid w:val="00764948"/>
    <w:rsid w:val="00765CB6"/>
    <w:rsid w:val="00767958"/>
    <w:rsid w:val="0076795E"/>
    <w:rsid w:val="007722C0"/>
    <w:rsid w:val="00772840"/>
    <w:rsid w:val="00776DF3"/>
    <w:rsid w:val="00781470"/>
    <w:rsid w:val="0078609F"/>
    <w:rsid w:val="007872AD"/>
    <w:rsid w:val="00787968"/>
    <w:rsid w:val="00793026"/>
    <w:rsid w:val="0079376A"/>
    <w:rsid w:val="00793EF8"/>
    <w:rsid w:val="00794038"/>
    <w:rsid w:val="007A34F7"/>
    <w:rsid w:val="007A4080"/>
    <w:rsid w:val="007A6907"/>
    <w:rsid w:val="007A733C"/>
    <w:rsid w:val="007B01AD"/>
    <w:rsid w:val="007B0EAE"/>
    <w:rsid w:val="007B112E"/>
    <w:rsid w:val="007B1EB5"/>
    <w:rsid w:val="007B20FB"/>
    <w:rsid w:val="007B2230"/>
    <w:rsid w:val="007B3391"/>
    <w:rsid w:val="007B3F26"/>
    <w:rsid w:val="007C09CB"/>
    <w:rsid w:val="007C2ED5"/>
    <w:rsid w:val="007C5517"/>
    <w:rsid w:val="007D02A0"/>
    <w:rsid w:val="007D12A6"/>
    <w:rsid w:val="007E10B6"/>
    <w:rsid w:val="007E4C45"/>
    <w:rsid w:val="007E7336"/>
    <w:rsid w:val="007E7719"/>
    <w:rsid w:val="007F1E38"/>
    <w:rsid w:val="007F6C77"/>
    <w:rsid w:val="007F76FB"/>
    <w:rsid w:val="00801B3C"/>
    <w:rsid w:val="008033FF"/>
    <w:rsid w:val="00803E13"/>
    <w:rsid w:val="00805E35"/>
    <w:rsid w:val="00807523"/>
    <w:rsid w:val="00810719"/>
    <w:rsid w:val="00811BAF"/>
    <w:rsid w:val="00813345"/>
    <w:rsid w:val="008164ED"/>
    <w:rsid w:val="0081779B"/>
    <w:rsid w:val="00820F7B"/>
    <w:rsid w:val="00823F7D"/>
    <w:rsid w:val="008277C6"/>
    <w:rsid w:val="0083412D"/>
    <w:rsid w:val="00834A6C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564A"/>
    <w:rsid w:val="00855FEC"/>
    <w:rsid w:val="00856F23"/>
    <w:rsid w:val="00860916"/>
    <w:rsid w:val="0086304C"/>
    <w:rsid w:val="00870AD3"/>
    <w:rsid w:val="008723C7"/>
    <w:rsid w:val="0087250A"/>
    <w:rsid w:val="00873EA5"/>
    <w:rsid w:val="008751C3"/>
    <w:rsid w:val="0087557F"/>
    <w:rsid w:val="00875670"/>
    <w:rsid w:val="00876D9E"/>
    <w:rsid w:val="008806B5"/>
    <w:rsid w:val="00881256"/>
    <w:rsid w:val="0088288A"/>
    <w:rsid w:val="00885A3B"/>
    <w:rsid w:val="008917BA"/>
    <w:rsid w:val="00892AFE"/>
    <w:rsid w:val="00892B31"/>
    <w:rsid w:val="00894738"/>
    <w:rsid w:val="008A1A3E"/>
    <w:rsid w:val="008A23B3"/>
    <w:rsid w:val="008A2AB5"/>
    <w:rsid w:val="008A5DD9"/>
    <w:rsid w:val="008B03B6"/>
    <w:rsid w:val="008B1EAD"/>
    <w:rsid w:val="008B2353"/>
    <w:rsid w:val="008B3E36"/>
    <w:rsid w:val="008B6B3C"/>
    <w:rsid w:val="008B7A44"/>
    <w:rsid w:val="008C1420"/>
    <w:rsid w:val="008C20B0"/>
    <w:rsid w:val="008C7ABC"/>
    <w:rsid w:val="008D0562"/>
    <w:rsid w:val="008D391E"/>
    <w:rsid w:val="008D4D76"/>
    <w:rsid w:val="008D4DD5"/>
    <w:rsid w:val="008D6BC5"/>
    <w:rsid w:val="008D70D5"/>
    <w:rsid w:val="008E22F6"/>
    <w:rsid w:val="008E35EF"/>
    <w:rsid w:val="008E5877"/>
    <w:rsid w:val="008E7B53"/>
    <w:rsid w:val="008F0EBF"/>
    <w:rsid w:val="008F46F8"/>
    <w:rsid w:val="00900C24"/>
    <w:rsid w:val="00905DA0"/>
    <w:rsid w:val="00920748"/>
    <w:rsid w:val="00922206"/>
    <w:rsid w:val="00922967"/>
    <w:rsid w:val="00923BE9"/>
    <w:rsid w:val="00923C09"/>
    <w:rsid w:val="00924535"/>
    <w:rsid w:val="00927A23"/>
    <w:rsid w:val="00931A84"/>
    <w:rsid w:val="00932373"/>
    <w:rsid w:val="0093406F"/>
    <w:rsid w:val="00936168"/>
    <w:rsid w:val="009366E9"/>
    <w:rsid w:val="00936AD1"/>
    <w:rsid w:val="009518E6"/>
    <w:rsid w:val="00952FFE"/>
    <w:rsid w:val="00953FA6"/>
    <w:rsid w:val="00955307"/>
    <w:rsid w:val="009554F9"/>
    <w:rsid w:val="0095766F"/>
    <w:rsid w:val="00957E77"/>
    <w:rsid w:val="00960030"/>
    <w:rsid w:val="00960160"/>
    <w:rsid w:val="00963F71"/>
    <w:rsid w:val="009650F6"/>
    <w:rsid w:val="00965629"/>
    <w:rsid w:val="009674C8"/>
    <w:rsid w:val="00970786"/>
    <w:rsid w:val="00973491"/>
    <w:rsid w:val="0098294A"/>
    <w:rsid w:val="009840CF"/>
    <w:rsid w:val="00984F44"/>
    <w:rsid w:val="009858A3"/>
    <w:rsid w:val="00987097"/>
    <w:rsid w:val="00990B58"/>
    <w:rsid w:val="009A34DA"/>
    <w:rsid w:val="009A7700"/>
    <w:rsid w:val="009B06CD"/>
    <w:rsid w:val="009B7346"/>
    <w:rsid w:val="009C1452"/>
    <w:rsid w:val="009C2A03"/>
    <w:rsid w:val="009C4734"/>
    <w:rsid w:val="009C4CCC"/>
    <w:rsid w:val="009D34F5"/>
    <w:rsid w:val="009D68B5"/>
    <w:rsid w:val="009E0715"/>
    <w:rsid w:val="009E0EB0"/>
    <w:rsid w:val="009E186F"/>
    <w:rsid w:val="009E56E3"/>
    <w:rsid w:val="009F15F3"/>
    <w:rsid w:val="009F1ABB"/>
    <w:rsid w:val="009F5635"/>
    <w:rsid w:val="009F5A9E"/>
    <w:rsid w:val="009F6E18"/>
    <w:rsid w:val="00A077E0"/>
    <w:rsid w:val="00A07CE4"/>
    <w:rsid w:val="00A171BA"/>
    <w:rsid w:val="00A22621"/>
    <w:rsid w:val="00A2354E"/>
    <w:rsid w:val="00A257B3"/>
    <w:rsid w:val="00A26ACA"/>
    <w:rsid w:val="00A27838"/>
    <w:rsid w:val="00A318D7"/>
    <w:rsid w:val="00A32AEC"/>
    <w:rsid w:val="00A32C43"/>
    <w:rsid w:val="00A34CC3"/>
    <w:rsid w:val="00A36228"/>
    <w:rsid w:val="00A370F6"/>
    <w:rsid w:val="00A37817"/>
    <w:rsid w:val="00A40797"/>
    <w:rsid w:val="00A41B46"/>
    <w:rsid w:val="00A42C87"/>
    <w:rsid w:val="00A431F6"/>
    <w:rsid w:val="00A45964"/>
    <w:rsid w:val="00A50A9E"/>
    <w:rsid w:val="00A51DEA"/>
    <w:rsid w:val="00A51F3A"/>
    <w:rsid w:val="00A52479"/>
    <w:rsid w:val="00A6265B"/>
    <w:rsid w:val="00A64387"/>
    <w:rsid w:val="00A65A93"/>
    <w:rsid w:val="00A666EA"/>
    <w:rsid w:val="00A66A92"/>
    <w:rsid w:val="00A71554"/>
    <w:rsid w:val="00A72D7A"/>
    <w:rsid w:val="00A76CD3"/>
    <w:rsid w:val="00A84D1A"/>
    <w:rsid w:val="00A900C4"/>
    <w:rsid w:val="00A90822"/>
    <w:rsid w:val="00A908F4"/>
    <w:rsid w:val="00A947BE"/>
    <w:rsid w:val="00A9714A"/>
    <w:rsid w:val="00AA1EAD"/>
    <w:rsid w:val="00AB01AC"/>
    <w:rsid w:val="00AB139B"/>
    <w:rsid w:val="00AB22F3"/>
    <w:rsid w:val="00AB4360"/>
    <w:rsid w:val="00AB6027"/>
    <w:rsid w:val="00AB60D5"/>
    <w:rsid w:val="00AB63C2"/>
    <w:rsid w:val="00AC1756"/>
    <w:rsid w:val="00AC7204"/>
    <w:rsid w:val="00AD0917"/>
    <w:rsid w:val="00AD130D"/>
    <w:rsid w:val="00AD38A2"/>
    <w:rsid w:val="00AD542B"/>
    <w:rsid w:val="00AE351D"/>
    <w:rsid w:val="00AE3939"/>
    <w:rsid w:val="00AE4B3E"/>
    <w:rsid w:val="00AE7862"/>
    <w:rsid w:val="00AF18AC"/>
    <w:rsid w:val="00AF34CE"/>
    <w:rsid w:val="00AF652B"/>
    <w:rsid w:val="00B0060A"/>
    <w:rsid w:val="00B01AB7"/>
    <w:rsid w:val="00B03F4D"/>
    <w:rsid w:val="00B07538"/>
    <w:rsid w:val="00B10423"/>
    <w:rsid w:val="00B1049C"/>
    <w:rsid w:val="00B1273E"/>
    <w:rsid w:val="00B17339"/>
    <w:rsid w:val="00B227D6"/>
    <w:rsid w:val="00B25E06"/>
    <w:rsid w:val="00B34670"/>
    <w:rsid w:val="00B34CF8"/>
    <w:rsid w:val="00B35896"/>
    <w:rsid w:val="00B35FEF"/>
    <w:rsid w:val="00B3637C"/>
    <w:rsid w:val="00B36441"/>
    <w:rsid w:val="00B42B81"/>
    <w:rsid w:val="00B443E6"/>
    <w:rsid w:val="00B456BA"/>
    <w:rsid w:val="00B470CC"/>
    <w:rsid w:val="00B5161B"/>
    <w:rsid w:val="00B52077"/>
    <w:rsid w:val="00B53BCB"/>
    <w:rsid w:val="00B56BE0"/>
    <w:rsid w:val="00B66103"/>
    <w:rsid w:val="00B71559"/>
    <w:rsid w:val="00B723B1"/>
    <w:rsid w:val="00B7511E"/>
    <w:rsid w:val="00B76B2C"/>
    <w:rsid w:val="00B802A7"/>
    <w:rsid w:val="00B81E58"/>
    <w:rsid w:val="00B81F9E"/>
    <w:rsid w:val="00B84D92"/>
    <w:rsid w:val="00B86230"/>
    <w:rsid w:val="00B8748E"/>
    <w:rsid w:val="00B9520A"/>
    <w:rsid w:val="00B96AE6"/>
    <w:rsid w:val="00BA06CB"/>
    <w:rsid w:val="00BA59E8"/>
    <w:rsid w:val="00BA600C"/>
    <w:rsid w:val="00BA6740"/>
    <w:rsid w:val="00BA6751"/>
    <w:rsid w:val="00BA6782"/>
    <w:rsid w:val="00BA7779"/>
    <w:rsid w:val="00BB0240"/>
    <w:rsid w:val="00BB38EB"/>
    <w:rsid w:val="00BB546D"/>
    <w:rsid w:val="00BB5B54"/>
    <w:rsid w:val="00BC1DA2"/>
    <w:rsid w:val="00BC2489"/>
    <w:rsid w:val="00BC3B15"/>
    <w:rsid w:val="00BC4D2C"/>
    <w:rsid w:val="00BD0E94"/>
    <w:rsid w:val="00BD23D1"/>
    <w:rsid w:val="00BD5C49"/>
    <w:rsid w:val="00BD5E8D"/>
    <w:rsid w:val="00BD704E"/>
    <w:rsid w:val="00BE02B3"/>
    <w:rsid w:val="00BE0615"/>
    <w:rsid w:val="00BE0705"/>
    <w:rsid w:val="00BE0736"/>
    <w:rsid w:val="00BE2AC8"/>
    <w:rsid w:val="00BE3DAB"/>
    <w:rsid w:val="00BE423D"/>
    <w:rsid w:val="00BF1705"/>
    <w:rsid w:val="00BF26E7"/>
    <w:rsid w:val="00BF3DCE"/>
    <w:rsid w:val="00BF5A8E"/>
    <w:rsid w:val="00BF7884"/>
    <w:rsid w:val="00BF7E69"/>
    <w:rsid w:val="00BF7FDD"/>
    <w:rsid w:val="00C024D1"/>
    <w:rsid w:val="00C037B9"/>
    <w:rsid w:val="00C0539B"/>
    <w:rsid w:val="00C0738E"/>
    <w:rsid w:val="00C07A9D"/>
    <w:rsid w:val="00C07B73"/>
    <w:rsid w:val="00C07DA6"/>
    <w:rsid w:val="00C07FB0"/>
    <w:rsid w:val="00C109F3"/>
    <w:rsid w:val="00C15BED"/>
    <w:rsid w:val="00C16C90"/>
    <w:rsid w:val="00C261F4"/>
    <w:rsid w:val="00C30D27"/>
    <w:rsid w:val="00C31B7F"/>
    <w:rsid w:val="00C3206C"/>
    <w:rsid w:val="00C343AE"/>
    <w:rsid w:val="00C34B11"/>
    <w:rsid w:val="00C34B64"/>
    <w:rsid w:val="00C35B11"/>
    <w:rsid w:val="00C35EC9"/>
    <w:rsid w:val="00C36572"/>
    <w:rsid w:val="00C37EC0"/>
    <w:rsid w:val="00C443D5"/>
    <w:rsid w:val="00C55E36"/>
    <w:rsid w:val="00C56998"/>
    <w:rsid w:val="00C601A6"/>
    <w:rsid w:val="00C63C7E"/>
    <w:rsid w:val="00C66A75"/>
    <w:rsid w:val="00C7436A"/>
    <w:rsid w:val="00C7730F"/>
    <w:rsid w:val="00C82D22"/>
    <w:rsid w:val="00C834DB"/>
    <w:rsid w:val="00C84C53"/>
    <w:rsid w:val="00C9126A"/>
    <w:rsid w:val="00C92810"/>
    <w:rsid w:val="00C93803"/>
    <w:rsid w:val="00C95473"/>
    <w:rsid w:val="00C972FD"/>
    <w:rsid w:val="00C97427"/>
    <w:rsid w:val="00C97E7B"/>
    <w:rsid w:val="00CA1F63"/>
    <w:rsid w:val="00CA22A8"/>
    <w:rsid w:val="00CA64AE"/>
    <w:rsid w:val="00CA74BB"/>
    <w:rsid w:val="00CB0136"/>
    <w:rsid w:val="00CB2372"/>
    <w:rsid w:val="00CB6361"/>
    <w:rsid w:val="00CC0E47"/>
    <w:rsid w:val="00CC320C"/>
    <w:rsid w:val="00CC37EA"/>
    <w:rsid w:val="00CD1D0D"/>
    <w:rsid w:val="00CD29EA"/>
    <w:rsid w:val="00CD4788"/>
    <w:rsid w:val="00CE26EC"/>
    <w:rsid w:val="00CE3485"/>
    <w:rsid w:val="00CE3A3F"/>
    <w:rsid w:val="00CE4160"/>
    <w:rsid w:val="00CF0EFA"/>
    <w:rsid w:val="00D039CA"/>
    <w:rsid w:val="00D048C1"/>
    <w:rsid w:val="00D05115"/>
    <w:rsid w:val="00D053D7"/>
    <w:rsid w:val="00D10446"/>
    <w:rsid w:val="00D105A4"/>
    <w:rsid w:val="00D1271E"/>
    <w:rsid w:val="00D156AB"/>
    <w:rsid w:val="00D15A89"/>
    <w:rsid w:val="00D20688"/>
    <w:rsid w:val="00D243BB"/>
    <w:rsid w:val="00D3229B"/>
    <w:rsid w:val="00D3727B"/>
    <w:rsid w:val="00D37FED"/>
    <w:rsid w:val="00D40391"/>
    <w:rsid w:val="00D43FBE"/>
    <w:rsid w:val="00D501EC"/>
    <w:rsid w:val="00D550A0"/>
    <w:rsid w:val="00D603D3"/>
    <w:rsid w:val="00D617AF"/>
    <w:rsid w:val="00D62831"/>
    <w:rsid w:val="00D646E4"/>
    <w:rsid w:val="00D6739B"/>
    <w:rsid w:val="00D701F9"/>
    <w:rsid w:val="00D703CE"/>
    <w:rsid w:val="00D72070"/>
    <w:rsid w:val="00D7362F"/>
    <w:rsid w:val="00D739D0"/>
    <w:rsid w:val="00D73DB1"/>
    <w:rsid w:val="00D7573A"/>
    <w:rsid w:val="00D75E29"/>
    <w:rsid w:val="00D76A96"/>
    <w:rsid w:val="00D777AF"/>
    <w:rsid w:val="00D821E5"/>
    <w:rsid w:val="00D82B8B"/>
    <w:rsid w:val="00D85F7E"/>
    <w:rsid w:val="00D868AA"/>
    <w:rsid w:val="00D86A3C"/>
    <w:rsid w:val="00D92083"/>
    <w:rsid w:val="00D9226A"/>
    <w:rsid w:val="00D927AC"/>
    <w:rsid w:val="00D93BEA"/>
    <w:rsid w:val="00D95F55"/>
    <w:rsid w:val="00D971F3"/>
    <w:rsid w:val="00DA12DE"/>
    <w:rsid w:val="00DA1E72"/>
    <w:rsid w:val="00DA4F2E"/>
    <w:rsid w:val="00DA620C"/>
    <w:rsid w:val="00DA7118"/>
    <w:rsid w:val="00DB1A86"/>
    <w:rsid w:val="00DB1CFA"/>
    <w:rsid w:val="00DB49B3"/>
    <w:rsid w:val="00DB751E"/>
    <w:rsid w:val="00DD1816"/>
    <w:rsid w:val="00DD257B"/>
    <w:rsid w:val="00DD3AB5"/>
    <w:rsid w:val="00DE4E43"/>
    <w:rsid w:val="00DE557A"/>
    <w:rsid w:val="00DF1BB3"/>
    <w:rsid w:val="00DF41CC"/>
    <w:rsid w:val="00DF6C7C"/>
    <w:rsid w:val="00E011D2"/>
    <w:rsid w:val="00E0179C"/>
    <w:rsid w:val="00E03AE3"/>
    <w:rsid w:val="00E04208"/>
    <w:rsid w:val="00E10BE5"/>
    <w:rsid w:val="00E121A4"/>
    <w:rsid w:val="00E141D2"/>
    <w:rsid w:val="00E164A6"/>
    <w:rsid w:val="00E16983"/>
    <w:rsid w:val="00E20426"/>
    <w:rsid w:val="00E213A7"/>
    <w:rsid w:val="00E26762"/>
    <w:rsid w:val="00E26786"/>
    <w:rsid w:val="00E27CF6"/>
    <w:rsid w:val="00E27F01"/>
    <w:rsid w:val="00E318FF"/>
    <w:rsid w:val="00E319D1"/>
    <w:rsid w:val="00E32C72"/>
    <w:rsid w:val="00E330F8"/>
    <w:rsid w:val="00E3353D"/>
    <w:rsid w:val="00E3537E"/>
    <w:rsid w:val="00E36404"/>
    <w:rsid w:val="00E4133A"/>
    <w:rsid w:val="00E416BC"/>
    <w:rsid w:val="00E43A0B"/>
    <w:rsid w:val="00E44B6B"/>
    <w:rsid w:val="00E505FE"/>
    <w:rsid w:val="00E526C5"/>
    <w:rsid w:val="00E53C0A"/>
    <w:rsid w:val="00E5558C"/>
    <w:rsid w:val="00E56964"/>
    <w:rsid w:val="00E619BF"/>
    <w:rsid w:val="00E61DB3"/>
    <w:rsid w:val="00E64CF5"/>
    <w:rsid w:val="00E74887"/>
    <w:rsid w:val="00E74B32"/>
    <w:rsid w:val="00E7639F"/>
    <w:rsid w:val="00E803AF"/>
    <w:rsid w:val="00E81EEA"/>
    <w:rsid w:val="00E82261"/>
    <w:rsid w:val="00E82789"/>
    <w:rsid w:val="00E83A0F"/>
    <w:rsid w:val="00E83D10"/>
    <w:rsid w:val="00E90F49"/>
    <w:rsid w:val="00E92966"/>
    <w:rsid w:val="00E92979"/>
    <w:rsid w:val="00E92A60"/>
    <w:rsid w:val="00E93206"/>
    <w:rsid w:val="00E936FA"/>
    <w:rsid w:val="00E939EC"/>
    <w:rsid w:val="00E955D0"/>
    <w:rsid w:val="00E95C8F"/>
    <w:rsid w:val="00E95E35"/>
    <w:rsid w:val="00E9709D"/>
    <w:rsid w:val="00EA55AB"/>
    <w:rsid w:val="00EB7760"/>
    <w:rsid w:val="00EB79DE"/>
    <w:rsid w:val="00EC3B23"/>
    <w:rsid w:val="00EC3E4D"/>
    <w:rsid w:val="00EC609D"/>
    <w:rsid w:val="00EC6F18"/>
    <w:rsid w:val="00ED20CB"/>
    <w:rsid w:val="00ED25F2"/>
    <w:rsid w:val="00ED26B6"/>
    <w:rsid w:val="00ED2F56"/>
    <w:rsid w:val="00ED3787"/>
    <w:rsid w:val="00EE2A4B"/>
    <w:rsid w:val="00EE5139"/>
    <w:rsid w:val="00EE5955"/>
    <w:rsid w:val="00EF1C0E"/>
    <w:rsid w:val="00EF3BAD"/>
    <w:rsid w:val="00EF6984"/>
    <w:rsid w:val="00F07156"/>
    <w:rsid w:val="00F07729"/>
    <w:rsid w:val="00F07D39"/>
    <w:rsid w:val="00F12B13"/>
    <w:rsid w:val="00F14239"/>
    <w:rsid w:val="00F23107"/>
    <w:rsid w:val="00F25A5B"/>
    <w:rsid w:val="00F27A92"/>
    <w:rsid w:val="00F32403"/>
    <w:rsid w:val="00F32A12"/>
    <w:rsid w:val="00F34654"/>
    <w:rsid w:val="00F34FB6"/>
    <w:rsid w:val="00F358AA"/>
    <w:rsid w:val="00F37BEC"/>
    <w:rsid w:val="00F50020"/>
    <w:rsid w:val="00F52F69"/>
    <w:rsid w:val="00F53151"/>
    <w:rsid w:val="00F61959"/>
    <w:rsid w:val="00F619DB"/>
    <w:rsid w:val="00F62A3B"/>
    <w:rsid w:val="00F62AFA"/>
    <w:rsid w:val="00F641A5"/>
    <w:rsid w:val="00F70592"/>
    <w:rsid w:val="00F72E64"/>
    <w:rsid w:val="00F75DA3"/>
    <w:rsid w:val="00F8020B"/>
    <w:rsid w:val="00F80826"/>
    <w:rsid w:val="00F8167B"/>
    <w:rsid w:val="00F81B41"/>
    <w:rsid w:val="00F835AB"/>
    <w:rsid w:val="00F84129"/>
    <w:rsid w:val="00F85786"/>
    <w:rsid w:val="00F92984"/>
    <w:rsid w:val="00F93E25"/>
    <w:rsid w:val="00F96D15"/>
    <w:rsid w:val="00FA19CA"/>
    <w:rsid w:val="00FA4D3C"/>
    <w:rsid w:val="00FA6C4F"/>
    <w:rsid w:val="00FA74F5"/>
    <w:rsid w:val="00FB1068"/>
    <w:rsid w:val="00FB16E7"/>
    <w:rsid w:val="00FB337D"/>
    <w:rsid w:val="00FB4AEC"/>
    <w:rsid w:val="00FB4B98"/>
    <w:rsid w:val="00FB7C41"/>
    <w:rsid w:val="00FC10D2"/>
    <w:rsid w:val="00FC1149"/>
    <w:rsid w:val="00FC2666"/>
    <w:rsid w:val="00FC331C"/>
    <w:rsid w:val="00FC3329"/>
    <w:rsid w:val="00FC3B8C"/>
    <w:rsid w:val="00FC4F86"/>
    <w:rsid w:val="00FC6EDD"/>
    <w:rsid w:val="00FD01AB"/>
    <w:rsid w:val="00FD0D92"/>
    <w:rsid w:val="00FD22FE"/>
    <w:rsid w:val="00FD4963"/>
    <w:rsid w:val="00FD5BB8"/>
    <w:rsid w:val="00FD7D4F"/>
    <w:rsid w:val="00FE05ED"/>
    <w:rsid w:val="00FE05F7"/>
    <w:rsid w:val="00FE1770"/>
    <w:rsid w:val="00FE1946"/>
    <w:rsid w:val="00FE2629"/>
    <w:rsid w:val="00FE614F"/>
    <w:rsid w:val="00FE6F7B"/>
    <w:rsid w:val="00FE7DBE"/>
    <w:rsid w:val="00FE7EC4"/>
    <w:rsid w:val="00FF2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2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2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B538-0985-4F6F-9BD8-7F5AE0C19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95</TotalTime>
  <Pages>7</Pages>
  <Words>1070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asif</cp:lastModifiedBy>
  <cp:revision>12</cp:revision>
  <cp:lastPrinted>2013-09-30T04:15:00Z</cp:lastPrinted>
  <dcterms:created xsi:type="dcterms:W3CDTF">2019-03-13T10:16:00Z</dcterms:created>
  <dcterms:modified xsi:type="dcterms:W3CDTF">2019-03-24T19:02:00Z</dcterms:modified>
</cp:coreProperties>
</file>